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B34091C" w14:textId="53E495CB" w:rsidR="00285406" w:rsidRDefault="008A7A7E">
      <w:bookmarkStart w:id="0" w:name="_MacBuGuideStaticData_15800H"/>
      <w:r>
        <w:rPr>
          <w:noProof/>
        </w:rPr>
        <mc:AlternateContent>
          <mc:Choice Requires="wps">
            <w:drawing>
              <wp:anchor distT="0" distB="0" distL="114300" distR="114300" simplePos="0" relativeHeight="251786152" behindDoc="0" locked="0" layoutInCell="1" allowOverlap="1" wp14:anchorId="1F48B4C4" wp14:editId="4746823B">
                <wp:simplePos x="0" y="0"/>
                <wp:positionH relativeFrom="page">
                  <wp:posOffset>5943600</wp:posOffset>
                </wp:positionH>
                <wp:positionV relativeFrom="page">
                  <wp:posOffset>3886200</wp:posOffset>
                </wp:positionV>
                <wp:extent cx="3657600" cy="3200400"/>
                <wp:effectExtent l="0" t="0" r="25400" b="2540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3200400"/>
                        </a:xfrm>
                        <a:prstGeom prst="rect">
                          <a:avLst/>
                        </a:prstGeom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style="position:absolute;margin-left:468pt;margin-top:306pt;width:4in;height:252pt;z-index:251786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" fillcolor="#013a59 [964]" strokecolor="#21b0fc [3044]" strokeweight="1pt">
                <v:fill color2="#1eaffc [3012]" rotate="t" angle="-150" colors="0 #066ea6;52429f #11b9ff;1 #0dbcff" type="gradient"/>
                <w10:wrap type="through" anchorx="page" anchory="page"/>
              </v:rect>
            </w:pict>
          </mc:Fallback>
        </mc:AlternateContent>
      </w:r>
      <w:r w:rsidR="000E666C">
        <w:rPr>
          <w:noProof/>
        </w:rPr>
        <w:drawing>
          <wp:anchor distT="0" distB="0" distL="114300" distR="114300" simplePos="0" relativeHeight="251793327" behindDoc="0" locked="0" layoutInCell="1" allowOverlap="1" wp14:anchorId="41D4EB59" wp14:editId="40D1B557">
            <wp:simplePos x="0" y="0"/>
            <wp:positionH relativeFrom="page">
              <wp:posOffset>3709035</wp:posOffset>
            </wp:positionH>
            <wp:positionV relativeFrom="page">
              <wp:posOffset>4826635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51" name="Picture 251" descr="Macintosh HD:Users:robp:Education:EPSCOR:Biomes:fores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1" descr="Macintosh HD:Users:robp:Education:EPSCOR:Biomes:forests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2AE7">
        <w:rPr>
          <w:noProof/>
        </w:rPr>
        <w:drawing>
          <wp:anchor distT="0" distB="0" distL="114300" distR="114300" simplePos="0" relativeHeight="251794352" behindDoc="0" locked="0" layoutInCell="1" allowOverlap="1" wp14:anchorId="4830DAF0" wp14:editId="48269635">
            <wp:simplePos x="0" y="0"/>
            <wp:positionH relativeFrom="page">
              <wp:posOffset>52705</wp:posOffset>
            </wp:positionH>
            <wp:positionV relativeFrom="page">
              <wp:posOffset>4826635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49" name="Picture 249" descr="Macintosh HD:Users:robp:Education:EPSCOR:Biomes:tropical fores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9" descr="Macintosh HD:Users:robp:Education:EPSCOR:Biomes:tropical forest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2AE7">
        <w:rPr>
          <w:noProof/>
        </w:rPr>
        <w:drawing>
          <wp:anchor distT="0" distB="0" distL="114300" distR="114300" simplePos="0" relativeHeight="251795377" behindDoc="0" locked="0" layoutInCell="1" allowOverlap="1" wp14:anchorId="28C51FD3" wp14:editId="0B5D53A9">
            <wp:simplePos x="0" y="0"/>
            <wp:positionH relativeFrom="page">
              <wp:posOffset>1880870</wp:posOffset>
            </wp:positionH>
            <wp:positionV relativeFrom="page">
              <wp:posOffset>4826635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50" name="Picture 250" descr="Macintosh HD:Users:robp:Education:EPSCOR:Biomes:dese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0" descr="Macintosh HD:Users:robp:Education:EPSCOR:Biomes:deserts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0B83">
        <w:rPr>
          <w:noProof/>
        </w:rPr>
        <w:drawing>
          <wp:anchor distT="0" distB="0" distL="114300" distR="114300" simplePos="0" relativeHeight="251796402" behindDoc="0" locked="0" layoutInCell="1" allowOverlap="1" wp14:anchorId="693AF4DD" wp14:editId="165F3D29">
            <wp:simplePos x="0" y="0"/>
            <wp:positionH relativeFrom="page">
              <wp:posOffset>7365365</wp:posOffset>
            </wp:positionH>
            <wp:positionV relativeFrom="page">
              <wp:posOffset>1620520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48" name="Picture 248" descr="Macintosh HD:Users:robp:Education:EPSCOR:Biomes:temp for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 descr="Macintosh HD:Users:robp:Education:EPSCOR:Biomes:temp forest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0B83">
        <w:rPr>
          <w:noProof/>
        </w:rPr>
        <w:drawing>
          <wp:anchor distT="0" distB="0" distL="114300" distR="114300" simplePos="0" relativeHeight="251797427" behindDoc="0" locked="0" layoutInCell="1" allowOverlap="1" wp14:anchorId="1E323C16" wp14:editId="5EB9FB4D">
            <wp:simplePos x="0" y="0"/>
            <wp:positionH relativeFrom="page">
              <wp:posOffset>5537200</wp:posOffset>
            </wp:positionH>
            <wp:positionV relativeFrom="page">
              <wp:posOffset>1620520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47" name="Picture 247" descr="Macintosh HD:Users:robp:Education:EPSCOR:Biomes:grass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 descr="Macintosh HD:Users:robp:Education:EPSCOR:Biomes:grasslan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0B83">
        <w:rPr>
          <w:noProof/>
        </w:rPr>
        <w:drawing>
          <wp:anchor distT="0" distB="0" distL="114300" distR="114300" simplePos="0" relativeHeight="251798452" behindDoc="0" locked="0" layoutInCell="1" allowOverlap="1" wp14:anchorId="09F8820A" wp14:editId="1FEA95A9">
            <wp:simplePos x="0" y="0"/>
            <wp:positionH relativeFrom="page">
              <wp:posOffset>3709035</wp:posOffset>
            </wp:positionH>
            <wp:positionV relativeFrom="page">
              <wp:posOffset>1620520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46" name="Picture 246" descr="Macintosh HD:Users:robp:Education:EPSCOR:Biomes:tai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Macintosh HD:Users:robp:Education:EPSCOR:Biomes:taig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0B83">
        <w:rPr>
          <w:noProof/>
        </w:rPr>
        <w:drawing>
          <wp:anchor distT="0" distB="0" distL="114300" distR="114300" simplePos="0" relativeHeight="251799477" behindDoc="0" locked="0" layoutInCell="1" allowOverlap="1" wp14:anchorId="2DB263D6" wp14:editId="057C4253">
            <wp:simplePos x="0" y="0"/>
            <wp:positionH relativeFrom="page">
              <wp:posOffset>1880870</wp:posOffset>
            </wp:positionH>
            <wp:positionV relativeFrom="page">
              <wp:posOffset>1620520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45" name="Picture 245" descr="Macintosh HD:Users:robp:Education:EPSCOR:Biomes:tund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Macintosh HD:Users:robp:Education:EPSCOR:Biomes:tundra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0B83">
        <w:rPr>
          <w:noProof/>
        </w:rPr>
        <mc:AlternateContent>
          <mc:Choice Requires="wps">
            <w:drawing>
              <wp:anchor distT="0" distB="0" distL="114300" distR="114300" simplePos="0" relativeHeight="251872183" behindDoc="0" locked="0" layoutInCell="1" allowOverlap="1" wp14:anchorId="2CC694F8" wp14:editId="0B091A09">
                <wp:simplePos x="0" y="0"/>
                <wp:positionH relativeFrom="page">
                  <wp:posOffset>4357687</wp:posOffset>
                </wp:positionH>
                <wp:positionV relativeFrom="page">
                  <wp:posOffset>5267008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17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61C56F6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98" o:spid="_x0000_s1026" type="#_x0000_t202" style="position:absolute;margin-left:343.1pt;margin-top:414.75pt;width:233.05pt;height:16.5pt;rotation:-90;z-index:251872183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iM2DO8CAAB5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" filled="f" stroked="f">
                <v:textbox inset="0,0,0,0">
                  <w:txbxContent>
                    <w:p w14:paraId="161C56F6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A0B83">
        <w:rPr>
          <w:noProof/>
        </w:rPr>
        <mc:AlternateContent>
          <mc:Choice Requires="wps">
            <w:drawing>
              <wp:anchor distT="0" distB="0" distL="114300" distR="114300" simplePos="0" relativeHeight="251874231" behindDoc="0" locked="0" layoutInCell="1" allowOverlap="1" wp14:anchorId="6056CEE3" wp14:editId="7738815D">
                <wp:simplePos x="0" y="0"/>
                <wp:positionH relativeFrom="page">
                  <wp:posOffset>3464560</wp:posOffset>
                </wp:positionH>
                <wp:positionV relativeFrom="page">
                  <wp:posOffset>5907405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22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DBDA4FB" w14:textId="303F9A9D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Forests (combined)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58" o:spid="_x0000_s1027" type="#_x0000_t202" style="position:absolute;margin-left:272.8pt;margin-top:465.15pt;width:131.75pt;height:17.15pt;rotation:-90;z-index:25187423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" filled="f" stroked="f">
                <v:textbox inset="0,0,0,0">
                  <w:txbxContent>
                    <w:p w14:paraId="7DBDA4FB" w14:textId="303F9A9D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Forests (combined)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63991" behindDoc="0" locked="0" layoutInCell="1" allowOverlap="1" wp14:anchorId="75CFC328" wp14:editId="4DC7D288">
                <wp:simplePos x="0" y="0"/>
                <wp:positionH relativeFrom="page">
                  <wp:posOffset>701357</wp:posOffset>
                </wp:positionH>
                <wp:positionV relativeFrom="page">
                  <wp:posOffset>5267008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199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10114DE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8" type="#_x0000_t202" style="position:absolute;margin-left:55.2pt;margin-top:414.75pt;width:233.05pt;height:16.5pt;rotation:-90;z-index:25186399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T0pu8CAAB5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" filled="f" stroked="f">
                <v:textbox inset="0,0,0,0">
                  <w:txbxContent>
                    <w:p w14:paraId="310114DE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66039" behindDoc="0" locked="0" layoutInCell="1" allowOverlap="1" wp14:anchorId="4CECB7EF" wp14:editId="05E48E17">
                <wp:simplePos x="0" y="0"/>
                <wp:positionH relativeFrom="page">
                  <wp:posOffset>-191770</wp:posOffset>
                </wp:positionH>
                <wp:positionV relativeFrom="page">
                  <wp:posOffset>5907405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03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18A4FAF" w14:textId="7EAC1D88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Tropical Forest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position:absolute;margin-left:-15.05pt;margin-top:465.15pt;width:131.75pt;height:17.15pt;rotation:-90;z-index:25186603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" filled="f" stroked="f">
                <v:textbox inset="0,0,0,0">
                  <w:txbxContent>
                    <w:p w14:paraId="118A4FAF" w14:textId="7EAC1D88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Tropical Forest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68087" behindDoc="0" locked="0" layoutInCell="1" allowOverlap="1" wp14:anchorId="6AFA56CA" wp14:editId="2C2BC44D">
                <wp:simplePos x="0" y="0"/>
                <wp:positionH relativeFrom="page">
                  <wp:posOffset>2529522</wp:posOffset>
                </wp:positionH>
                <wp:positionV relativeFrom="page">
                  <wp:posOffset>5267008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08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80C278F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position:absolute;margin-left:199.15pt;margin-top:414.75pt;width:233.05pt;height:16.5pt;rotation:-90;z-index:25186808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yhX+4CAAB4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" filled="f" stroked="f">
                <v:textbox inset="0,0,0,0">
                  <w:txbxContent>
                    <w:p w14:paraId="280C278F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70135" behindDoc="0" locked="0" layoutInCell="1" allowOverlap="1" wp14:anchorId="18A82C4E" wp14:editId="26167D70">
                <wp:simplePos x="0" y="0"/>
                <wp:positionH relativeFrom="page">
                  <wp:posOffset>1636395</wp:posOffset>
                </wp:positionH>
                <wp:positionV relativeFrom="page">
                  <wp:posOffset>5907405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15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5566752" w14:textId="10BDFC75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Desert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margin-left:128.85pt;margin-top:465.15pt;width:131.75pt;height:17.15pt;rotation:-90;z-index:25187013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" filled="f" stroked="f">
                <v:textbox inset="0,0,0,0">
                  <w:txbxContent>
                    <w:p w14:paraId="75566752" w14:textId="10BDFC75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Desert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0375" behindDoc="0" locked="0" layoutInCell="1" allowOverlap="1" wp14:anchorId="740B5193" wp14:editId="47D705C2">
                <wp:simplePos x="0" y="0"/>
                <wp:positionH relativeFrom="page">
                  <wp:posOffset>8014017</wp:posOffset>
                </wp:positionH>
                <wp:positionV relativeFrom="page">
                  <wp:posOffset>2060893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24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1059716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margin-left:631pt;margin-top:162.3pt;width:233.05pt;height:16.5pt;rotation:-90;z-index:25188037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YWH3O0CAAB4BgAADgAAAGRycy9lMm9Eb2MueG1srFXbjpswEH2v1H+w/M5yCXctWSUkVJW2F2m3&#10;H+CACahgU9u7ZFv13zs2ubcPVbc8oMEej8/Mm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" filled="f" stroked="f">
                <v:textbox inset="0,0,0,0">
                  <w:txbxContent>
                    <w:p w14:paraId="01059716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2423" behindDoc="0" locked="0" layoutInCell="1" allowOverlap="1" wp14:anchorId="6EAB5DC5" wp14:editId="1F04B5AD">
                <wp:simplePos x="0" y="0"/>
                <wp:positionH relativeFrom="page">
                  <wp:posOffset>7120890</wp:posOffset>
                </wp:positionH>
                <wp:positionV relativeFrom="page">
                  <wp:posOffset>2701290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26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E81E675" w14:textId="6B8612C0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Temperate Forest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margin-left:560.7pt;margin-top:212.7pt;width:131.75pt;height:17.15pt;rotation:-90;z-index:251882423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" filled="f" stroked="f">
                <v:textbox inset="0,0,0,0">
                  <w:txbxContent>
                    <w:p w14:paraId="4E81E675" w14:textId="6B8612C0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Temperate Forest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3447" behindDoc="0" locked="0" layoutInCell="1" allowOverlap="1" wp14:anchorId="19FAD600" wp14:editId="12BA6B4B">
                <wp:simplePos x="0" y="0"/>
                <wp:positionH relativeFrom="page">
                  <wp:posOffset>6185852</wp:posOffset>
                </wp:positionH>
                <wp:positionV relativeFrom="page">
                  <wp:posOffset>2060893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28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872EA93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margin-left:487.05pt;margin-top:162.3pt;width:233.05pt;height:16.5pt;rotation:-90;z-index:2518834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vTxvO8CAAB5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" filled="f" stroked="f">
                <v:textbox inset="0,0,0,0">
                  <w:txbxContent>
                    <w:p w14:paraId="6872EA93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5495" behindDoc="0" locked="0" layoutInCell="1" allowOverlap="1" wp14:anchorId="430E0E6D" wp14:editId="14B2CDA0">
                <wp:simplePos x="0" y="0"/>
                <wp:positionH relativeFrom="page">
                  <wp:posOffset>5292725</wp:posOffset>
                </wp:positionH>
                <wp:positionV relativeFrom="page">
                  <wp:posOffset>2701290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30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B9DE711" w14:textId="734F32C3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Grassland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position:absolute;margin-left:416.75pt;margin-top:212.7pt;width:131.75pt;height:17.15pt;rotation:-90;z-index:25188549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" filled="f" stroked="f">
                <v:textbox inset="0,0,0,0">
                  <w:txbxContent>
                    <w:p w14:paraId="1B9DE711" w14:textId="734F32C3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Grassland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6519" behindDoc="0" locked="0" layoutInCell="1" allowOverlap="1" wp14:anchorId="78358A30" wp14:editId="2A874180">
                <wp:simplePos x="0" y="0"/>
                <wp:positionH relativeFrom="page">
                  <wp:posOffset>701357</wp:posOffset>
                </wp:positionH>
                <wp:positionV relativeFrom="page">
                  <wp:posOffset>2060893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32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3B62C9A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margin-left:55.2pt;margin-top:162.3pt;width:233.05pt;height:16.5pt;rotation:-90;z-index:25188651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4fEwO4CAAB4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" filled="f" stroked="f">
                <v:textbox inset="0,0,0,0">
                  <w:txbxContent>
                    <w:p w14:paraId="13B62C9A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8567" behindDoc="0" locked="0" layoutInCell="1" allowOverlap="1" wp14:anchorId="3A0DECEB" wp14:editId="21E8A531">
                <wp:simplePos x="0" y="0"/>
                <wp:positionH relativeFrom="page">
                  <wp:posOffset>-191770</wp:posOffset>
                </wp:positionH>
                <wp:positionV relativeFrom="page">
                  <wp:posOffset>2701290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34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ED9D6FA" w14:textId="74016A5D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Ice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margin-left:-15.05pt;margin-top:212.7pt;width:131.75pt;height:17.15pt;rotation:-90;z-index:25188856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" filled="f" stroked="f">
                <v:textbox inset="0,0,0,0">
                  <w:txbxContent>
                    <w:p w14:paraId="4ED9D6FA" w14:textId="74016A5D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Ice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89591" behindDoc="0" locked="0" layoutInCell="1" allowOverlap="1" wp14:anchorId="27F4F505" wp14:editId="75160C88">
                <wp:simplePos x="0" y="0"/>
                <wp:positionH relativeFrom="page">
                  <wp:posOffset>2529522</wp:posOffset>
                </wp:positionH>
                <wp:positionV relativeFrom="page">
                  <wp:posOffset>2060893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36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6191628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margin-left:199.15pt;margin-top:162.3pt;width:233.05pt;height:16.5pt;rotation:-90;z-index:25188959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9TGmu8CAAB5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" filled="f" stroked="f">
                <v:textbox inset="0,0,0,0">
                  <w:txbxContent>
                    <w:p w14:paraId="16191628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91639" behindDoc="0" locked="0" layoutInCell="1" allowOverlap="1" wp14:anchorId="694BF1D6" wp14:editId="69EBC566">
                <wp:simplePos x="0" y="0"/>
                <wp:positionH relativeFrom="page">
                  <wp:posOffset>1636395</wp:posOffset>
                </wp:positionH>
                <wp:positionV relativeFrom="page">
                  <wp:posOffset>2701290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38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B73AE22" w14:textId="29FEE6CB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Tundra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9" type="#_x0000_t202" style="position:absolute;margin-left:128.85pt;margin-top:212.7pt;width:131.75pt;height:17.15pt;rotation:-90;z-index:25189163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" filled="f" stroked="f">
                <v:textbox inset="0,0,0,0">
                  <w:txbxContent>
                    <w:p w14:paraId="5B73AE22" w14:textId="29FEE6CB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Tundra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92663" behindDoc="0" locked="0" layoutInCell="1" allowOverlap="1" wp14:anchorId="439933F0" wp14:editId="1500CDF9">
                <wp:simplePos x="0" y="0"/>
                <wp:positionH relativeFrom="page">
                  <wp:posOffset>4357687</wp:posOffset>
                </wp:positionH>
                <wp:positionV relativeFrom="page">
                  <wp:posOffset>2060893</wp:posOffset>
                </wp:positionV>
                <wp:extent cx="2959735" cy="209550"/>
                <wp:effectExtent l="3493" t="21907" r="15557" b="15558"/>
                <wp:wrapThrough wrapText="bothSides">
                  <wp:wrapPolygon edited="0">
                    <wp:start x="21760" y="-360"/>
                    <wp:lineTo x="72" y="-360"/>
                    <wp:lineTo x="72" y="20585"/>
                    <wp:lineTo x="21760" y="20586"/>
                    <wp:lineTo x="21760" y="-360"/>
                  </wp:wrapPolygon>
                </wp:wrapThrough>
                <wp:docPr id="240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5973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FEC31A1" w14:textId="77777777" w:rsidR="00A92E9F" w:rsidRPr="004933D0" w:rsidRDefault="00A92E9F" w:rsidP="002E5AF5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The Nature Conservancy (</w:t>
                            </w:r>
                            <w:r w:rsidRPr="002E5AF5">
                              <w:rPr>
                                <w:b w:val="0"/>
                                <w:color w:val="000000" w:themeColor="text1"/>
                                <w:sz w:val="16"/>
                                <w:szCs w:val="16"/>
                              </w:rPr>
                              <w:t>http://maps.tnc.org/gis_data.html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0" type="#_x0000_t202" style="position:absolute;margin-left:343.1pt;margin-top:162.3pt;width:233.05pt;height:16.5pt;rotation:-90;z-index:251892663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" filled="f" stroked="f">
                <v:textbox inset="0,0,0,0">
                  <w:txbxContent>
                    <w:p w14:paraId="7FEC31A1" w14:textId="77777777" w:rsidR="00D5311C" w:rsidRPr="004933D0" w:rsidRDefault="00D5311C" w:rsidP="002E5AF5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The Nature Conservancy (</w:t>
                      </w:r>
                      <w:r w:rsidRPr="002E5AF5">
                        <w:rPr>
                          <w:b w:val="0"/>
                          <w:color w:val="000000" w:themeColor="text1"/>
                          <w:sz w:val="16"/>
                          <w:szCs w:val="16"/>
                        </w:rPr>
                        <w:t>http://maps.tnc.org/gis_data.html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s">
            <w:drawing>
              <wp:anchor distT="0" distB="0" distL="114300" distR="114300" simplePos="0" relativeHeight="251894711" behindDoc="0" locked="0" layoutInCell="1" allowOverlap="1" wp14:anchorId="7DB03FE8" wp14:editId="5AEA7CDB">
                <wp:simplePos x="0" y="0"/>
                <wp:positionH relativeFrom="page">
                  <wp:posOffset>3464560</wp:posOffset>
                </wp:positionH>
                <wp:positionV relativeFrom="page">
                  <wp:posOffset>2701290</wp:posOffset>
                </wp:positionV>
                <wp:extent cx="1673225" cy="217805"/>
                <wp:effectExtent l="16510" t="8890" r="19685" b="19685"/>
                <wp:wrapThrough wrapText="bothSides">
                  <wp:wrapPolygon edited="0">
                    <wp:start x="21715" y="-1637"/>
                    <wp:lineTo x="74" y="-1637"/>
                    <wp:lineTo x="74" y="21033"/>
                    <wp:lineTo x="21715" y="21033"/>
                    <wp:lineTo x="21715" y="-1637"/>
                  </wp:wrapPolygon>
                </wp:wrapThrough>
                <wp:docPr id="242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67322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338E12E" w14:textId="278E843D" w:rsidR="00A92E9F" w:rsidRPr="00014637" w:rsidRDefault="00A92E9F" w:rsidP="002E5AF5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Boreal Forest (Taiga)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1" type="#_x0000_t202" style="position:absolute;margin-left:272.8pt;margin-top:212.7pt;width:131.75pt;height:17.15pt;rotation:-90;z-index:25189471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" filled="f" stroked="f">
                <v:textbox inset="0,0,0,0">
                  <w:txbxContent>
                    <w:p w14:paraId="2338E12E" w14:textId="278E843D" w:rsidR="00D5311C" w:rsidRPr="00014637" w:rsidRDefault="00D5311C" w:rsidP="002E5AF5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Boreal Forest (Taiga)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E5AF5">
        <w:rPr>
          <w:noProof/>
        </w:rPr>
        <mc:AlternateContent>
          <mc:Choice Requires="wpg">
            <w:drawing>
              <wp:anchor distT="0" distB="0" distL="114300" distR="114300" simplePos="0" relativeHeight="251861943" behindDoc="0" locked="0" layoutInCell="1" allowOverlap="1" wp14:anchorId="19D4FE89" wp14:editId="70C4CE9F">
                <wp:simplePos x="0" y="0"/>
                <wp:positionH relativeFrom="page">
                  <wp:posOffset>6020435</wp:posOffset>
                </wp:positionH>
                <wp:positionV relativeFrom="page">
                  <wp:posOffset>3891915</wp:posOffset>
                </wp:positionV>
                <wp:extent cx="1750060" cy="2961005"/>
                <wp:effectExtent l="0" t="0" r="2540" b="10795"/>
                <wp:wrapThrough wrapText="bothSides">
                  <wp:wrapPolygon edited="0">
                    <wp:start x="18183" y="0"/>
                    <wp:lineTo x="4702" y="1297"/>
                    <wp:lineTo x="2194" y="1668"/>
                    <wp:lineTo x="2194" y="8894"/>
                    <wp:lineTo x="0" y="9079"/>
                    <wp:lineTo x="0" y="21493"/>
                    <wp:lineTo x="21318" y="21493"/>
                    <wp:lineTo x="21318" y="0"/>
                    <wp:lineTo x="18183" y="0"/>
                  </wp:wrapPolygon>
                </wp:wrapThrough>
                <wp:docPr id="176" name="Group 1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0060" cy="2961005"/>
                          <a:chOff x="0" y="0"/>
                          <a:chExt cx="1750060" cy="2961005"/>
                        </a:xfrm>
                      </wpg:grpSpPr>
                      <wps:wsp>
                        <wps:cNvPr id="179" name="Text Box 298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165417" y="1375093"/>
                            <a:ext cx="2959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059565C" w14:textId="77777777" w:rsidR="00A92E9F" w:rsidRPr="004933D0" w:rsidRDefault="00A92E9F" w:rsidP="002E5AF5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16"/>
                                  <w:szCs w:val="16"/>
                                </w:rPr>
                                <w:t>The Nature Conservancy (</w:t>
                              </w:r>
                              <w:r w:rsidRPr="002E5AF5">
                                <w:rPr>
                                  <w:b w:val="0"/>
                                  <w:color w:val="000000" w:themeColor="text1"/>
                                  <w:sz w:val="16"/>
                                  <w:szCs w:val="16"/>
                                </w:rPr>
                                <w:t>http://maps.tnc.org/gis_data.html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Picture 180" descr="Macintosh HD:Users:robp:Education:EPSCOR:Biomes:all_biomes.jpg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-482917" y="935037"/>
                            <a:ext cx="27432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7" name="Text Box 258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-727710" y="2015490"/>
                            <a:ext cx="1673225" cy="21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E52ECE0" w14:textId="77777777" w:rsidR="00A92E9F" w:rsidRPr="00014637" w:rsidRDefault="00A92E9F" w:rsidP="002E5AF5">
                              <w:pPr>
                                <w:pStyle w:val="Name"/>
                                <w:jc w:val="left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Terrestrial Biomes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6" o:spid="_x0000_s1042" style="position:absolute;margin-left:474.05pt;margin-top:306.45pt;width:137.8pt;height:233.15pt;z-index:251861943;mso-position-horizontal-relative:page;mso-position-vertical-relative:page" coordsize="1750060,2961005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BZkFFQU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">
                <v:shape id="_x0000_s1043" type="#_x0000_t202" style="position:absolute;left:165417;top:1375093;width:2959735;height:209550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GsGcxAAA&#10;ANwAAAAPAAAAZHJzL2Rvd25yZXYueG1sRE9Na8JAEL0X/A/LCF6K2ZiD2phVVBAEW1Arhd6G7JgE&#10;s7Mhu9G0v75bKPQ2j/c52ao3tbhT6yrLCiZRDII4t7riQsHlfTeeg3AeWWNtmRR8kYPVcvCUYart&#10;g090P/tChBB2KSoovW9SKV1ekkEX2YY4cFfbGvQBtoXULT5CuKllEsdTabDi0FBiQ9uS8tu5Mwr0&#10;2+fEr5+Pr5uZu3XFhzWH7Xei1GjYrxcgPPX+X/zn3uswf/YCv8+EC+Ty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RrBnMQAAADcAAAADwAAAAAAAAAAAAAAAACXAgAAZHJzL2Rv&#10;d25yZXYueG1sUEsFBgAAAAAEAAQA9QAAAIgDAAAAAA==&#10;" filled="f" stroked="f">
                  <v:textbox inset="0,0,0,0">
                    <w:txbxContent>
                      <w:p w14:paraId="4059565C" w14:textId="77777777" w:rsidR="00D5311C" w:rsidRPr="004933D0" w:rsidRDefault="00D5311C" w:rsidP="002E5AF5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16"/>
                            <w:szCs w:val="16"/>
                          </w:rPr>
                          <w:t>The Nature Conservancy (</w:t>
                        </w:r>
                        <w:r w:rsidRPr="002E5AF5">
                          <w:rPr>
                            <w:b w:val="0"/>
                            <w:color w:val="000000" w:themeColor="text1"/>
                            <w:sz w:val="16"/>
                            <w:szCs w:val="16"/>
                          </w:rPr>
                          <w:t>http://maps.tnc.org/gis_data.html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0" o:spid="_x0000_s1044" type="#_x0000_t75" alt="Macintosh HD:Users:robp:Education:EPSCOR:Biomes:all_biomes.jpg" style="position:absolute;left:-482917;top:935037;width:2743200;height:1304925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AK&#10;xbnFAAAA3AAAAA8AAABkcnMvZG93bnJldi54bWxEj09vwjAMxe+T+A6RkXYbKdM0oUJA/BFs4gaM&#10;AzerMU2hcbomQPft58Ok3Wy95/d+nsw6X6s7tbEKbGA4yEARF8FWXBr4OqxfRqBiQrZYByYDPxRh&#10;Nu09TTC34cE7uu9TqSSEY44GXEpNrnUsHHmMg9AQi3YOrccka1tq2+JDwn2tX7PsXXusWBocNrR0&#10;VFz3N2/gvCtXl8URT9vtxya+HXz6djdrzHO/m49BJerSv/nv+tMK/kjw5RmZQE9/AQ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ACsW5xQAAANwAAAAPAAAAAAAAAAAAAAAAAJwC&#10;AABkcnMvZG93bnJldi54bWxQSwUGAAAAAAQABAD3AAAAjgMAAAAA&#10;">
                  <v:imagedata r:id="rId17" o:title="all_biomes.jpg"/>
                  <v:path arrowok="t"/>
                </v:shape>
                <v:shape id="_x0000_s1045" type="#_x0000_t202" style="position:absolute;left:-727710;top:2015490;width:1673225;height:217805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xRaPxAAA&#10;ANwAAAAPAAAAZHJzL2Rvd25yZXYueG1sRE9Na8JAEL0X/A/LCF6K2ZiD2phVVBAEW1Arhd6G7JgE&#10;s7Mhu9G0v75bKPQ2j/c52ao3tbhT6yrLCiZRDII4t7riQsHlfTeeg3AeWWNtmRR8kYPVcvCUYart&#10;g090P/tChBB2KSoovW9SKV1ekkEX2YY4cFfbGvQBtoXULT5CuKllEsdTabDi0FBiQ9uS8tu5Mwr0&#10;2+fEr5+Pr5uZu3XFhzWH7Xei1GjYrxcgPPX+X/zn3usw/2UGv8+EC+Ty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J8UWj8QAAADcAAAADwAAAAAAAAAAAAAAAACXAgAAZHJzL2Rv&#10;d25yZXYueG1sUEsFBgAAAAAEAAQA9QAAAIgDAAAAAA==&#10;" filled="f" stroked="f">
                  <v:textbox inset="0,0,0,0">
                    <w:txbxContent>
                      <w:p w14:paraId="3E52ECE0" w14:textId="77777777" w:rsidR="00D5311C" w:rsidRPr="00014637" w:rsidRDefault="00D5311C" w:rsidP="002E5AF5">
                        <w:pPr>
                          <w:pStyle w:val="Name"/>
                          <w:jc w:val="left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Terrestrial Biomes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2E5AF5">
        <w:rPr>
          <w:noProof/>
        </w:rPr>
        <mc:AlternateContent>
          <mc:Choice Requires="wpg">
            <w:drawing>
              <wp:anchor distT="0" distB="0" distL="114300" distR="114300" simplePos="0" relativeHeight="251859895" behindDoc="0" locked="0" layoutInCell="1" allowOverlap="1" wp14:anchorId="55B403B8" wp14:editId="4937ADA3">
                <wp:simplePos x="0" y="0"/>
                <wp:positionH relativeFrom="page">
                  <wp:posOffset>7848600</wp:posOffset>
                </wp:positionH>
                <wp:positionV relativeFrom="page">
                  <wp:posOffset>3891915</wp:posOffset>
                </wp:positionV>
                <wp:extent cx="1750060" cy="2961005"/>
                <wp:effectExtent l="0" t="0" r="2540" b="10795"/>
                <wp:wrapThrough wrapText="bothSides">
                  <wp:wrapPolygon edited="0">
                    <wp:start x="18183" y="0"/>
                    <wp:lineTo x="4702" y="1297"/>
                    <wp:lineTo x="2194" y="1668"/>
                    <wp:lineTo x="2194" y="8894"/>
                    <wp:lineTo x="0" y="9079"/>
                    <wp:lineTo x="0" y="21493"/>
                    <wp:lineTo x="21318" y="21493"/>
                    <wp:lineTo x="21318" y="0"/>
                    <wp:lineTo x="18183" y="0"/>
                  </wp:wrapPolygon>
                </wp:wrapThrough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0060" cy="2961005"/>
                          <a:chOff x="0" y="0"/>
                          <a:chExt cx="1750060" cy="2961005"/>
                        </a:xfrm>
                      </wpg:grpSpPr>
                      <wps:wsp>
                        <wps:cNvPr id="201" name="Text Box 298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165417" y="1375093"/>
                            <a:ext cx="2959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815A0E5" w14:textId="03A39109" w:rsidR="00A92E9F" w:rsidRPr="004933D0" w:rsidRDefault="00A92E9F" w:rsidP="00B12FE7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16"/>
                                  <w:szCs w:val="16"/>
                                </w:rPr>
                                <w:t>The Nature Conservancy (</w:t>
                              </w:r>
                              <w:r w:rsidRPr="002E5AF5">
                                <w:rPr>
                                  <w:b w:val="0"/>
                                  <w:color w:val="000000" w:themeColor="text1"/>
                                  <w:sz w:val="16"/>
                                  <w:szCs w:val="16"/>
                                </w:rPr>
                                <w:t>http://maps.tnc.org/gis_data.html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" name="Picture 150" descr="Macintosh HD:Users:robp:Education:EPSCOR:Biomes:all_biomes.jpg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-482917" y="935037"/>
                            <a:ext cx="27432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3" name="Text Box 258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-727710" y="2015490"/>
                            <a:ext cx="1673225" cy="21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EB1B7FD" w14:textId="77777777" w:rsidR="00A92E9F" w:rsidRPr="00014637" w:rsidRDefault="00A92E9F" w:rsidP="0086707A">
                              <w:pPr>
                                <w:pStyle w:val="Name"/>
                                <w:jc w:val="left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Terrestrial Biomes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9" o:spid="_x0000_s1046" style="position:absolute;margin-left:618pt;margin-top:306.45pt;width:137.8pt;height:233.15pt;z-index:251859895;mso-position-horizontal-relative:page;mso-position-vertical-relative:page" coordsize="1750060,2961005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_x0000_s1047" type="#_x0000_t202" style="position:absolute;left:165417;top:1375093;width:2959735;height:209550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0T9+bxQAA&#10;ANwAAAAPAAAAZHJzL2Rvd25yZXYueG1sRI9Pi8IwFMTvgt8hPGEvsqbtYZVqFBWEBVfwz7Kwt0fz&#10;bIvNS2miVj+9EQSPw8z8hpnMWlOJCzWutKwgHkQgiDOrS84V/B5WnyMQziNrrCyTghs5mE27nQmm&#10;2l55R5e9z0WAsEtRQeF9nUrpsoIMuoGtiYN3tI1BH2STS93gNcBNJZMo+pIGSw4LBda0LCg77c9G&#10;gd78x37e3/4shu50zv+sWS/viVIfvXY+BuGp9e/wq/2tFSRRDM8z4QjI6QM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PRP35vFAAAA3AAAAA8AAAAAAAAAAAAAAAAAlwIAAGRycy9k&#10;b3ducmV2LnhtbFBLBQYAAAAABAAEAPUAAACJAwAAAAA=&#10;" filled="f" stroked="f">
                  <v:textbox inset="0,0,0,0">
                    <w:txbxContent>
                      <w:p w14:paraId="3815A0E5" w14:textId="03A39109" w:rsidR="00A92E9F" w:rsidRPr="004933D0" w:rsidRDefault="00A92E9F" w:rsidP="00B12FE7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16"/>
                            <w:szCs w:val="16"/>
                          </w:rPr>
                          <w:t>The Nature Conservancy (</w:t>
                        </w:r>
                        <w:r w:rsidRPr="002E5AF5">
                          <w:rPr>
                            <w:b w:val="0"/>
                            <w:color w:val="000000" w:themeColor="text1"/>
                            <w:sz w:val="16"/>
                            <w:szCs w:val="16"/>
                          </w:rPr>
                          <w:t>http://maps.tnc.org/gis_data.html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0" o:spid="_x0000_s1048" type="#_x0000_t75" alt="Macintosh HD:Users:robp:Education:EPSCOR:Biomes:all_biomes.jpg" style="position:absolute;left:-482917;top:935037;width:2743200;height:1304925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5q&#10;6f7FAAAA3AAAAA8AAABkcnMvZG93bnJldi54bWxEj0FvwjAMhe9I/IfISLtBumlDUyGgwTRA3IDt&#10;wM1qTNOtcbomQPfv8QFpN1vv+b3P03nna3WhNlaBDTyOMlDERbAVlwY+Dx/DV1AxIVusA5OBP4ow&#10;n/V7U8xtuPKOLvtUKgnhmKMBl1KTax0LRx7jKDTEop1C6zHJ2pbatniVcF/rpywba48VS4PDhpaO&#10;ip/92Rs47cr378UXHrfb9So+H3z6dWdrzMOge5uAStSlf/P9emMF/0Xw5RmZQM9u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C+aun+xQAAANwAAAAPAAAAAAAAAAAAAAAAAJwC&#10;AABkcnMvZG93bnJldi54bWxQSwUGAAAAAAQABAD3AAAAjgMAAAAA&#10;">
                  <v:imagedata r:id="rId18" o:title="all_biomes.jpg"/>
                  <v:path arrowok="t"/>
                </v:shape>
                <v:shape id="_x0000_s1049" type="#_x0000_t202" style="position:absolute;left:-727710;top:2015490;width:1673225;height:217805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R6oWwwAA&#10;ANwAAAAPAAAAZHJzL2Rvd25yZXYueG1sRE/bisIwEH0X9h/CLOyLaKriKtUoriAIKqwXFvZtaMa2&#10;2ExKE7X69UYQfJvDuc54WptCXKhyuWUFnXYEgjixOudUwWG/aA1BOI+ssbBMCm7kYDr5aIwx1vbK&#10;W7rsfCpCCLsYFWTel7GULsnIoGvbkjhwR1sZ9AFWqdQVXkO4KWQ3ir6lwZxDQ4YlzTNKTruzUaA3&#10;/x0/a/6ufwbudE7/rFnN712lvj7r2QiEp9q/xS/3Uof5/R48nwkXyMkD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jR6oWwwAAANwAAAAPAAAAAAAAAAAAAAAAAJcCAABkcnMvZG93&#10;bnJldi54bWxQSwUGAAAAAAQABAD1AAAAhwMAAAAA&#10;" filled="f" stroked="f">
                  <v:textbox inset="0,0,0,0">
                    <w:txbxContent>
                      <w:p w14:paraId="5EB1B7FD" w14:textId="77777777" w:rsidR="00A92E9F" w:rsidRPr="00014637" w:rsidRDefault="00A92E9F" w:rsidP="0086707A">
                        <w:pPr>
                          <w:pStyle w:val="Name"/>
                          <w:jc w:val="left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Terrestrial Biomes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bookmarkEnd w:id="0"/>
      <w:r w:rsidR="005A0B83">
        <w:rPr>
          <w:noProof/>
        </w:rPr>
        <w:drawing>
          <wp:anchor distT="0" distB="0" distL="114300" distR="114300" simplePos="0" relativeHeight="251800502" behindDoc="0" locked="0" layoutInCell="1" allowOverlap="1" wp14:anchorId="6186CA5E" wp14:editId="6C5A112E">
            <wp:simplePos x="0" y="0"/>
            <wp:positionH relativeFrom="page">
              <wp:posOffset>52705</wp:posOffset>
            </wp:positionH>
            <wp:positionV relativeFrom="page">
              <wp:posOffset>1620520</wp:posOffset>
            </wp:positionV>
            <wp:extent cx="2743200" cy="1304925"/>
            <wp:effectExtent l="7937" t="0" r="7938" b="7937"/>
            <wp:wrapThrough wrapText="bothSides">
              <wp:wrapPolygon edited="0">
                <wp:start x="21538" y="-131"/>
                <wp:lineTo x="138" y="-131"/>
                <wp:lineTo x="137" y="21311"/>
                <wp:lineTo x="21538" y="21311"/>
                <wp:lineTo x="21538" y="-131"/>
              </wp:wrapPolygon>
            </wp:wrapThrough>
            <wp:docPr id="244" name="Picture 244" descr="Macintosh HD:Users:robp:Education:EPSCOR:Biomes: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Macintosh HD:Users:robp:Education:EPSCOR:Biomes:ic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43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0EBB">
        <w:br w:type="page"/>
      </w:r>
      <w:r w:rsidR="0048034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35671" behindDoc="0" locked="0" layoutInCell="1" allowOverlap="1" wp14:anchorId="4628D64D" wp14:editId="33E80E53">
                <wp:simplePos x="0" y="0"/>
                <wp:positionH relativeFrom="page">
                  <wp:posOffset>7849870</wp:posOffset>
                </wp:positionH>
                <wp:positionV relativeFrom="page">
                  <wp:posOffset>5414645</wp:posOffset>
                </wp:positionV>
                <wp:extent cx="1645920" cy="1671955"/>
                <wp:effectExtent l="0" t="0" r="5080" b="4445"/>
                <wp:wrapThrough wrapText="bothSides">
                  <wp:wrapPolygon edited="0">
                    <wp:start x="0" y="0"/>
                    <wp:lineTo x="0" y="21329"/>
                    <wp:lineTo x="21333" y="21329"/>
                    <wp:lineTo x="21333" y="0"/>
                    <wp:lineTo x="0" y="0"/>
                  </wp:wrapPolygon>
                </wp:wrapThrough>
                <wp:docPr id="292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5920" cy="1671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90C358B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046EDB09" w14:textId="12A11C68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0 - 20 C˚ (avg. 10 C˚)</w:t>
                            </w:r>
                          </w:p>
                          <w:p w14:paraId="2BD58AF7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3A40DD07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656C3154" w14:textId="6F97CEB3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50 - 250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2DBFC77D" w14:textId="3154D78F" w:rsidR="00D54014" w:rsidRDefault="00D54014" w:rsidP="00D54014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75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02AD50EA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4E05DBFA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51D4DDCA" w14:textId="5B5AFC03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3.4 %</w:t>
                            </w:r>
                          </w:p>
                          <w:p w14:paraId="6E4D624D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29C10E99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6E59C956" w14:textId="45E006CB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9%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8" o:spid="_x0000_s1050" type="#_x0000_t202" style="position:absolute;margin-left:618.1pt;margin-top:426.35pt;width:129.6pt;height:131.65pt;z-index:25193567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" filled="f" stroked="f">
                <v:textbox inset="0,0,0,0">
                  <w:txbxContent>
                    <w:p w14:paraId="190C358B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046EDB09" w14:textId="12A11C68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0 - 20 C˚ (avg. 10 C˚)</w:t>
                      </w:r>
                    </w:p>
                    <w:p w14:paraId="2BD58AF7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3A40DD07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656C3154" w14:textId="6F97CEB3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50 - 250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2DBFC77D" w14:textId="3154D78F" w:rsidR="00D54014" w:rsidRDefault="00D54014" w:rsidP="00D54014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75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02AD50EA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4E05DBFA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51D4DDCA" w14:textId="5B5AFC03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3.4 %</w:t>
                      </w:r>
                    </w:p>
                    <w:p w14:paraId="6E4D624D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29C10E99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6E59C956" w14:textId="45E006CB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9%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8034E">
        <w:rPr>
          <w:noProof/>
        </w:rPr>
        <mc:AlternateContent>
          <mc:Choice Requires="wps">
            <w:drawing>
              <wp:anchor distT="0" distB="0" distL="114300" distR="114300" simplePos="0" relativeHeight="251932599" behindDoc="0" locked="0" layoutInCell="1" allowOverlap="1" wp14:anchorId="733A77C4" wp14:editId="44DF4586">
                <wp:simplePos x="0" y="0"/>
                <wp:positionH relativeFrom="page">
                  <wp:posOffset>6021070</wp:posOffset>
                </wp:positionH>
                <wp:positionV relativeFrom="page">
                  <wp:posOffset>5414645</wp:posOffset>
                </wp:positionV>
                <wp:extent cx="1663700" cy="1671955"/>
                <wp:effectExtent l="0" t="0" r="12700" b="4445"/>
                <wp:wrapThrough wrapText="bothSides">
                  <wp:wrapPolygon edited="0">
                    <wp:start x="0" y="0"/>
                    <wp:lineTo x="0" y="21329"/>
                    <wp:lineTo x="21435" y="21329"/>
                    <wp:lineTo x="21435" y="0"/>
                    <wp:lineTo x="0" y="0"/>
                  </wp:wrapPolygon>
                </wp:wrapThrough>
                <wp:docPr id="288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3700" cy="1671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61CA3C4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23C37690" w14:textId="6DFE8ADB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-10 - 30 C˚ (</w:t>
                            </w:r>
                            <w:r w:rsidR="00D54014"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avg. 15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C˚)</w:t>
                            </w:r>
                          </w:p>
                          <w:p w14:paraId="1CA83C6B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7D22A0FF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34874575" w14:textId="4B3FE4CA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0 - 100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3F31927F" w14:textId="05F06FC3" w:rsidR="0048034E" w:rsidRDefault="0048034E" w:rsidP="0048034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D54014"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5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448065DB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0CD05FEC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30FCA0A6" w14:textId="7D58AA55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7.6 %</w:t>
                            </w:r>
                          </w:p>
                          <w:p w14:paraId="66ABD7D2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6983731F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72E45250" w14:textId="3A2972C0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18%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474.1pt;margin-top:426.35pt;width:131pt;height:131.65pt;z-index:2519325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" filled="f" stroked="f">
                <v:textbox inset="0,0,0,0">
                  <w:txbxContent>
                    <w:p w14:paraId="561CA3C4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23C37690" w14:textId="6DFE8ADB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-10 - 30 C˚ (</w:t>
                      </w:r>
                      <w:r w:rsidR="00D54014"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avg. 15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C˚)</w:t>
                      </w:r>
                    </w:p>
                    <w:p w14:paraId="1CA83C6B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7D22A0FF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34874575" w14:textId="4B3FE4CA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0 - 100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3F31927F" w14:textId="05F06FC3" w:rsidR="0048034E" w:rsidRDefault="0048034E" w:rsidP="0048034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. </w:t>
                      </w:r>
                      <w:r w:rsidR="00D54014"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5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448065DB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0CD05FEC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30FCA0A6" w14:textId="7D58AA55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7.6 %</w:t>
                      </w:r>
                    </w:p>
                    <w:p w14:paraId="66ABD7D2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6983731F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72E45250" w14:textId="3A2972C0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18%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8034E">
        <w:rPr>
          <w:noProof/>
        </w:rPr>
        <mc:AlternateContent>
          <mc:Choice Requires="wps">
            <w:drawing>
              <wp:anchor distT="0" distB="0" distL="114300" distR="114300" simplePos="0" relativeHeight="251929527" behindDoc="0" locked="0" layoutInCell="1" allowOverlap="1" wp14:anchorId="0ECC38D7" wp14:editId="3A2AF411">
                <wp:simplePos x="0" y="0"/>
                <wp:positionH relativeFrom="page">
                  <wp:posOffset>4192270</wp:posOffset>
                </wp:positionH>
                <wp:positionV relativeFrom="page">
                  <wp:posOffset>5414645</wp:posOffset>
                </wp:positionV>
                <wp:extent cx="1673225" cy="1671955"/>
                <wp:effectExtent l="0" t="0" r="3175" b="4445"/>
                <wp:wrapThrough wrapText="bothSides">
                  <wp:wrapPolygon edited="0">
                    <wp:start x="0" y="0"/>
                    <wp:lineTo x="0" y="21329"/>
                    <wp:lineTo x="21313" y="21329"/>
                    <wp:lineTo x="21313" y="0"/>
                    <wp:lineTo x="0" y="0"/>
                  </wp:wrapPolygon>
                </wp:wrapThrough>
                <wp:docPr id="284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671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8048D1B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21A618F5" w14:textId="73574F4B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-15 - 5 C˚ (</w:t>
                            </w:r>
                            <w:r w:rsidR="0048034E"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avg. 0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C˚)</w:t>
                            </w:r>
                          </w:p>
                          <w:p w14:paraId="7C1821CD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44D5BB85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5687B582" w14:textId="18D51470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25 - 200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7DBE2CDB" w14:textId="39B06578" w:rsidR="0048034E" w:rsidRDefault="0048034E" w:rsidP="0048034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100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2F4B0E0D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6D66C9AF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1B542AEC" w14:textId="2EC02E89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3.1 %</w:t>
                            </w:r>
                          </w:p>
                          <w:p w14:paraId="06FF6C64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0FEDE4D7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3470BB89" w14:textId="58677D7A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5%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330.1pt;margin-top:426.35pt;width:131.75pt;height:131.65pt;z-index:251929527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" filled="f" stroked="f">
                <v:textbox inset="0,0,0,0">
                  <w:txbxContent>
                    <w:p w14:paraId="38048D1B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21A618F5" w14:textId="73574F4B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-15 - 5 C˚ (</w:t>
                      </w:r>
                      <w:r w:rsidR="0048034E"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avg. 0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C˚)</w:t>
                      </w:r>
                    </w:p>
                    <w:p w14:paraId="7C1821CD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44D5BB85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5687B582" w14:textId="18D51470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25 - 200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7DBE2CDB" w14:textId="39B06578" w:rsidR="0048034E" w:rsidRDefault="0048034E" w:rsidP="0048034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100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2F4B0E0D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6D66C9AF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1B542AEC" w14:textId="2EC02E89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3.1 %</w:t>
                      </w:r>
                    </w:p>
                    <w:p w14:paraId="06FF6C64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0FEDE4D7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3470BB89" w14:textId="58677D7A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5%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8034E">
        <w:rPr>
          <w:noProof/>
        </w:rPr>
        <mc:AlternateContent>
          <mc:Choice Requires="wps">
            <w:drawing>
              <wp:anchor distT="0" distB="0" distL="114300" distR="114300" simplePos="0" relativeHeight="251926455" behindDoc="0" locked="0" layoutInCell="1" allowOverlap="1" wp14:anchorId="1983204A" wp14:editId="269CD34F">
                <wp:simplePos x="0" y="0"/>
                <wp:positionH relativeFrom="page">
                  <wp:posOffset>2363470</wp:posOffset>
                </wp:positionH>
                <wp:positionV relativeFrom="page">
                  <wp:posOffset>5414645</wp:posOffset>
                </wp:positionV>
                <wp:extent cx="1636395" cy="1671955"/>
                <wp:effectExtent l="0" t="0" r="14605" b="4445"/>
                <wp:wrapThrough wrapText="bothSides">
                  <wp:wrapPolygon edited="0">
                    <wp:start x="0" y="0"/>
                    <wp:lineTo x="0" y="21329"/>
                    <wp:lineTo x="21458" y="21329"/>
                    <wp:lineTo x="21458" y="0"/>
                    <wp:lineTo x="0" y="0"/>
                  </wp:wrapPolygon>
                </wp:wrapThrough>
                <wp:docPr id="280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6395" cy="1671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81FDCA1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695FC535" w14:textId="7B97D434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-15 - -5 C˚ (avg. -10 C˚)</w:t>
                            </w:r>
                          </w:p>
                          <w:p w14:paraId="1A1D6F5A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76459527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6677E19E" w14:textId="533AB754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0 - 50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3AB2DA15" w14:textId="16F3DC99" w:rsidR="0048034E" w:rsidRDefault="0048034E" w:rsidP="0048034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25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20174C55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38D81BDE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55B1D5F5" w14:textId="22A37B00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2.2 %</w:t>
                            </w:r>
                          </w:p>
                          <w:p w14:paraId="226A0EB1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59C26B59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129D2760" w14:textId="725B462D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1%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186.1pt;margin-top:426.35pt;width:128.85pt;height:131.65pt;z-index:25192645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" filled="f" stroked="f">
                <v:textbox inset="0,0,0,0">
                  <w:txbxContent>
                    <w:p w14:paraId="281FDCA1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695FC535" w14:textId="7B97D434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-15 - -5 C˚ (avg. -10 C˚)</w:t>
                      </w:r>
                    </w:p>
                    <w:p w14:paraId="1A1D6F5A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76459527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6677E19E" w14:textId="533AB754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0 - 50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3AB2DA15" w14:textId="16F3DC99" w:rsidR="0048034E" w:rsidRDefault="0048034E" w:rsidP="0048034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25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20174C55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38D81BDE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55B1D5F5" w14:textId="22A37B00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2.2 %</w:t>
                      </w:r>
                    </w:p>
                    <w:p w14:paraId="226A0EB1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59C26B59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129D2760" w14:textId="725B462D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1%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8034E">
        <w:rPr>
          <w:noProof/>
        </w:rPr>
        <mc:AlternateContent>
          <mc:Choice Requires="wps">
            <w:drawing>
              <wp:anchor distT="0" distB="0" distL="114300" distR="114300" simplePos="0" relativeHeight="251923383" behindDoc="0" locked="0" layoutInCell="1" allowOverlap="1" wp14:anchorId="40075C66" wp14:editId="035369D0">
                <wp:simplePos x="0" y="0"/>
                <wp:positionH relativeFrom="page">
                  <wp:posOffset>534671</wp:posOffset>
                </wp:positionH>
                <wp:positionV relativeFrom="page">
                  <wp:posOffset>5414645</wp:posOffset>
                </wp:positionV>
                <wp:extent cx="1663700" cy="1671955"/>
                <wp:effectExtent l="0" t="0" r="12700" b="4445"/>
                <wp:wrapThrough wrapText="bothSides">
                  <wp:wrapPolygon edited="0">
                    <wp:start x="0" y="0"/>
                    <wp:lineTo x="0" y="21329"/>
                    <wp:lineTo x="21435" y="21329"/>
                    <wp:lineTo x="21435" y="0"/>
                    <wp:lineTo x="0" y="0"/>
                  </wp:wrapPolygon>
                </wp:wrapThrough>
                <wp:docPr id="276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3700" cy="1671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D87014F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0F49F63D" w14:textId="5BBF30B3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-20 - -15 C˚ (avg. -18 C˚)</w:t>
                            </w:r>
                          </w:p>
                          <w:p w14:paraId="23784107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57636C3A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1C3BE03D" w14:textId="525E5D15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0 - 125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38E64085" w14:textId="39BA25FC" w:rsidR="0048034E" w:rsidRDefault="0048034E" w:rsidP="0048034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50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40163E9B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306C8DDC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4F8B0AAF" w14:textId="22FE810F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2.1 %</w:t>
                            </w:r>
                          </w:p>
                          <w:p w14:paraId="2425CCA5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59288D16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03B97936" w14:textId="2E8B1D90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0%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42.1pt;margin-top:426.35pt;width:131pt;height:131.65pt;z-index:25192338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" filled="f" stroked="f">
                <v:textbox inset="0,0,0,0">
                  <w:txbxContent>
                    <w:p w14:paraId="0D87014F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0F49F63D" w14:textId="5BBF30B3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-20 - -15 C˚ (avg. -18 C˚)</w:t>
                      </w:r>
                    </w:p>
                    <w:p w14:paraId="23784107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57636C3A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1C3BE03D" w14:textId="525E5D15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0 - 125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38E64085" w14:textId="39BA25FC" w:rsidR="0048034E" w:rsidRDefault="0048034E" w:rsidP="0048034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50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40163E9B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306C8DDC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4F8B0AAF" w14:textId="22FE810F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2.1 %</w:t>
                      </w:r>
                    </w:p>
                    <w:p w14:paraId="2425CCA5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59288D16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03B97936" w14:textId="2E8B1D90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0%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8034E">
        <w:rPr>
          <w:noProof/>
        </w:rPr>
        <mc:AlternateContent>
          <mc:Choice Requires="wps">
            <w:drawing>
              <wp:anchor distT="0" distB="0" distL="114300" distR="114300" simplePos="0" relativeHeight="251913143" behindDoc="0" locked="0" layoutInCell="1" allowOverlap="1" wp14:anchorId="757D0F39" wp14:editId="31590E14">
                <wp:simplePos x="0" y="0"/>
                <wp:positionH relativeFrom="page">
                  <wp:posOffset>4182745</wp:posOffset>
                </wp:positionH>
                <wp:positionV relativeFrom="page">
                  <wp:posOffset>2216785</wp:posOffset>
                </wp:positionV>
                <wp:extent cx="1769745" cy="1626235"/>
                <wp:effectExtent l="0" t="0" r="8255" b="24765"/>
                <wp:wrapThrough wrapText="bothSides">
                  <wp:wrapPolygon edited="0">
                    <wp:start x="0" y="0"/>
                    <wp:lineTo x="0" y="21592"/>
                    <wp:lineTo x="21391" y="21592"/>
                    <wp:lineTo x="21391" y="0"/>
                    <wp:lineTo x="0" y="0"/>
                  </wp:wrapPolygon>
                </wp:wrapThrough>
                <wp:docPr id="262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9745" cy="162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0437E36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184DCDCA" w14:textId="1387DA64" w:rsidR="00A92E9F" w:rsidRDefault="0048034E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-5 - 30 C˚ (avg. 10 C˚</w:t>
                            </w:r>
                            <w:r w:rsidR="00A92E9F"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7BDC6EA2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528D3C27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0F499563" w14:textId="7B22055C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50 - 350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14F4BC0D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14:paraId="5DD1E7F2" w14:textId="77777777" w:rsidR="0048034E" w:rsidRPr="00BE2A6C" w:rsidRDefault="0048034E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0BDF0456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05B600E8" w14:textId="2A6C1609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11.3 %</w:t>
                            </w:r>
                          </w:p>
                          <w:p w14:paraId="324D7775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60EC9FAA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70B626A1" w14:textId="18CB6268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34%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329.35pt;margin-top:174.55pt;width:139.35pt;height:128.05pt;z-index:2519131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" filled="f" stroked="f">
                <v:textbox inset="0,0,0,0">
                  <w:txbxContent>
                    <w:p w14:paraId="60437E36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184DCDCA" w14:textId="1387DA64" w:rsidR="00A92E9F" w:rsidRDefault="0048034E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-5 - 30 C˚ (avg. 10 C˚</w:t>
                      </w:r>
                      <w:r w:rsidR="00A92E9F"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7BDC6EA2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528D3C27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0F499563" w14:textId="7B22055C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50 - 350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14F4BC0D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14:paraId="5DD1E7F2" w14:textId="77777777" w:rsidR="0048034E" w:rsidRPr="00BE2A6C" w:rsidRDefault="0048034E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0BDF0456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05B600E8" w14:textId="2A6C1609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11.3 %</w:t>
                      </w:r>
                    </w:p>
                    <w:p w14:paraId="324D7775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60EC9FAA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70B626A1" w14:textId="18CB6268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34%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8034E">
        <w:rPr>
          <w:noProof/>
        </w:rPr>
        <mc:AlternateContent>
          <mc:Choice Requires="wps">
            <w:drawing>
              <wp:anchor distT="0" distB="0" distL="114300" distR="114300" simplePos="0" relativeHeight="251910071" behindDoc="0" locked="0" layoutInCell="1" allowOverlap="1" wp14:anchorId="48FD4B2D" wp14:editId="3C3837BD">
                <wp:simplePos x="0" y="0"/>
                <wp:positionH relativeFrom="page">
                  <wp:posOffset>2353945</wp:posOffset>
                </wp:positionH>
                <wp:positionV relativeFrom="page">
                  <wp:posOffset>2216785</wp:posOffset>
                </wp:positionV>
                <wp:extent cx="1673225" cy="1626235"/>
                <wp:effectExtent l="0" t="0" r="3175" b="24765"/>
                <wp:wrapThrough wrapText="bothSides">
                  <wp:wrapPolygon edited="0">
                    <wp:start x="0" y="0"/>
                    <wp:lineTo x="0" y="21592"/>
                    <wp:lineTo x="21313" y="21592"/>
                    <wp:lineTo x="21313" y="0"/>
                    <wp:lineTo x="0" y="0"/>
                  </wp:wrapPolygon>
                </wp:wrapThrough>
                <wp:docPr id="258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62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7EC755C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755F2EE6" w14:textId="367469C5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-5 - 30 C˚ (avg. 20 C˚)</w:t>
                            </w:r>
                          </w:p>
                          <w:p w14:paraId="5F971DA5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435938F4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50EAC5B3" w14:textId="7FE91A2B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0 - 25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</w:p>
                          <w:p w14:paraId="7DC32F1E" w14:textId="52DFE3CE" w:rsidR="0048034E" w:rsidRDefault="0048034E" w:rsidP="0048034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D54014"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3DAC5D61" w14:textId="77777777" w:rsidR="0048034E" w:rsidRPr="00BE2A6C" w:rsidRDefault="0048034E" w:rsidP="0048034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3654D7BF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6FE598B8" w14:textId="29A134C6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5.5 %</w:t>
                            </w:r>
                          </w:p>
                          <w:p w14:paraId="5620BEFB" w14:textId="77777777" w:rsidR="00A92E9F" w:rsidRPr="00BE2A6C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414B9201" w14:textId="77777777" w:rsidR="00A92E9F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0B2CFCA5" w14:textId="7D09BFA2" w:rsidR="00A92E9F" w:rsidRPr="00E5037B" w:rsidRDefault="00A92E9F" w:rsidP="0003648E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1%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185.35pt;margin-top:174.55pt;width:131.75pt;height:128.05pt;z-index:251910071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" filled="f" stroked="f">
                <v:textbox inset="0,0,0,0">
                  <w:txbxContent>
                    <w:p w14:paraId="67EC755C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755F2EE6" w14:textId="367469C5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-5 - 30 C˚ (avg. 20 C˚)</w:t>
                      </w:r>
                    </w:p>
                    <w:p w14:paraId="5F971DA5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435938F4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50EAC5B3" w14:textId="7FE91A2B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0 - 25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</w:p>
                    <w:p w14:paraId="7DC32F1E" w14:textId="52DFE3CE" w:rsidR="0048034E" w:rsidRDefault="0048034E" w:rsidP="0048034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. </w:t>
                      </w:r>
                      <w:r w:rsidR="00D54014"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3DAC5D61" w14:textId="77777777" w:rsidR="0048034E" w:rsidRPr="00BE2A6C" w:rsidRDefault="0048034E" w:rsidP="0048034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3654D7BF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6FE598B8" w14:textId="29A134C6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5.5 %</w:t>
                      </w:r>
                    </w:p>
                    <w:p w14:paraId="5620BEFB" w14:textId="77777777" w:rsidR="00A92E9F" w:rsidRPr="00BE2A6C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414B9201" w14:textId="77777777" w:rsidR="00A92E9F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0B2CFCA5" w14:textId="7D09BFA2" w:rsidR="00A92E9F" w:rsidRPr="00E5037B" w:rsidRDefault="00A92E9F" w:rsidP="0003648E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1%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A92E9F">
        <w:rPr>
          <w:noProof/>
        </w:rPr>
        <mc:AlternateContent>
          <mc:Choice Requires="wps">
            <w:drawing>
              <wp:anchor distT="0" distB="0" distL="114300" distR="114300" simplePos="0" relativeHeight="251906999" behindDoc="0" locked="0" layoutInCell="1" allowOverlap="1" wp14:anchorId="5467B7F0" wp14:editId="5758A341">
                <wp:simplePos x="0" y="0"/>
                <wp:positionH relativeFrom="page">
                  <wp:posOffset>525145</wp:posOffset>
                </wp:positionH>
                <wp:positionV relativeFrom="page">
                  <wp:posOffset>2216785</wp:posOffset>
                </wp:positionV>
                <wp:extent cx="1769983" cy="1626235"/>
                <wp:effectExtent l="0" t="0" r="8255" b="24765"/>
                <wp:wrapThrough wrapText="bothSides">
                  <wp:wrapPolygon edited="0">
                    <wp:start x="0" y="0"/>
                    <wp:lineTo x="0" y="21592"/>
                    <wp:lineTo x="21391" y="21592"/>
                    <wp:lineTo x="21391" y="0"/>
                    <wp:lineTo x="0" y="0"/>
                  </wp:wrapPolygon>
                </wp:wrapThrough>
                <wp:docPr id="252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9983" cy="162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DB6411A" w14:textId="44A57DFB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Temperature Range</w:t>
                            </w:r>
                          </w:p>
                          <w:p w14:paraId="38B68A79" w14:textId="3EFDB5A0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20 - 30 C˚ (avg. 25 C˚)</w:t>
                            </w:r>
                          </w:p>
                          <w:p w14:paraId="130EA5DE" w14:textId="77777777" w:rsidR="00A92E9F" w:rsidRPr="00BE2A6C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4E649DFB" w14:textId="4C58FDCF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Precipitation Range</w:t>
                            </w:r>
                          </w:p>
                          <w:p w14:paraId="2ED876FC" w14:textId="77777777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150 - 350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050D8A97" w14:textId="4F0DD0C5" w:rsidR="00A92E9F" w:rsidRDefault="0048034E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(</w:t>
                            </w:r>
                            <w:proofErr w:type="gram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avg</w:t>
                            </w:r>
                            <w:proofErr w:type="gramEnd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. 300 cm/</w:t>
                            </w:r>
                            <w:proofErr w:type="spellStart"/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yr</w:t>
                            </w:r>
                            <w:proofErr w:type="spellEnd"/>
                            <w:r w:rsidR="00A92E9F"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67C09B42" w14:textId="77777777" w:rsidR="00A92E9F" w:rsidRPr="00BE2A6C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2434D22C" w14:textId="6710A8D8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Areal Coverage of Earth</w:t>
                            </w:r>
                          </w:p>
                          <w:p w14:paraId="379A6F81" w14:textId="67C8641E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4.8 %</w:t>
                            </w:r>
                          </w:p>
                          <w:p w14:paraId="6311307B" w14:textId="77777777" w:rsidR="00A92E9F" w:rsidRPr="00BE2A6C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  <w:p w14:paraId="3AA9DF03" w14:textId="2ACE1B8C" w:rsidR="00A92E9F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>Net Productivity of Earth</w:t>
                            </w:r>
                          </w:p>
                          <w:p w14:paraId="70F704E2" w14:textId="4FA2889B" w:rsidR="0048034E" w:rsidRPr="00E5037B" w:rsidRDefault="00A92E9F" w:rsidP="00BE2A6C">
                            <w:pPr>
                              <w:pStyle w:val="Name"/>
                              <w:jc w:val="left"/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20%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margin-left:41.35pt;margin-top:174.55pt;width:139.35pt;height:128.05pt;z-index:2519069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" filled="f" stroked="f">
                <v:textbox inset="0,0,0,0">
                  <w:txbxContent>
                    <w:p w14:paraId="6DB6411A" w14:textId="44A57DFB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Temperature Range</w:t>
                      </w:r>
                    </w:p>
                    <w:p w14:paraId="38B68A79" w14:textId="3EFDB5A0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20 - 30 C˚ (avg. 25 C˚)</w:t>
                      </w:r>
                    </w:p>
                    <w:p w14:paraId="130EA5DE" w14:textId="77777777" w:rsidR="00A92E9F" w:rsidRPr="00BE2A6C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4E649DFB" w14:textId="4C58FDCF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Precipitation Range</w:t>
                      </w:r>
                    </w:p>
                    <w:p w14:paraId="2ED876FC" w14:textId="77777777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150 - 350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050D8A97" w14:textId="4F0DD0C5" w:rsidR="00A92E9F" w:rsidRDefault="0048034E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(</w:t>
                      </w:r>
                      <w:proofErr w:type="gram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avg</w:t>
                      </w:r>
                      <w:proofErr w:type="gramEnd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. 300 cm/</w:t>
                      </w:r>
                      <w:proofErr w:type="spellStart"/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yr</w:t>
                      </w:r>
                      <w:proofErr w:type="spellEnd"/>
                      <w:r w:rsidR="00A92E9F"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14:paraId="67C09B42" w14:textId="77777777" w:rsidR="00A92E9F" w:rsidRPr="00BE2A6C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2434D22C" w14:textId="6710A8D8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Areal Coverage of Earth</w:t>
                      </w:r>
                    </w:p>
                    <w:p w14:paraId="379A6F81" w14:textId="67C8641E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4.8 %</w:t>
                      </w:r>
                    </w:p>
                    <w:p w14:paraId="6311307B" w14:textId="77777777" w:rsidR="00A92E9F" w:rsidRPr="00BE2A6C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12"/>
                          <w:szCs w:val="12"/>
                        </w:rPr>
                      </w:pPr>
                    </w:p>
                    <w:p w14:paraId="3AA9DF03" w14:textId="2ACE1B8C" w:rsidR="00A92E9F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>Net Productivity of Earth</w:t>
                      </w:r>
                    </w:p>
                    <w:p w14:paraId="70F704E2" w14:textId="4FA2889B" w:rsidR="0048034E" w:rsidRPr="00E5037B" w:rsidRDefault="00A92E9F" w:rsidP="00BE2A6C">
                      <w:pPr>
                        <w:pStyle w:val="Name"/>
                        <w:jc w:val="left"/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 w:val="0"/>
                          <w:color w:val="000000" w:themeColor="text1"/>
                          <w:sz w:val="20"/>
                          <w:szCs w:val="20"/>
                        </w:rPr>
                        <w:t xml:space="preserve">   20%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177" behindDoc="0" locked="0" layoutInCell="1" allowOverlap="1" wp14:anchorId="69E28641" wp14:editId="18BC7D1B">
                <wp:simplePos x="0" y="0"/>
                <wp:positionH relativeFrom="page">
                  <wp:posOffset>5943600</wp:posOffset>
                </wp:positionH>
                <wp:positionV relativeFrom="page">
                  <wp:posOffset>685800</wp:posOffset>
                </wp:positionV>
                <wp:extent cx="3657600" cy="3200400"/>
                <wp:effectExtent l="0" t="0" r="25400" b="2540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3200400"/>
                        </a:xfrm>
                        <a:prstGeom prst="rect">
                          <a:avLst/>
                        </a:prstGeom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" o:spid="_x0000_s1026" style="position:absolute;margin-left:468pt;margin-top:54pt;width:4in;height:252pt;z-index:25178717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" fillcolor="#013a59 [964]" strokecolor="#21b0fc [3044]" strokeweight="1pt">
                <v:fill color2="#1eaffc [3012]" rotate="t" angle="-150" colors="0 #066ea6;52429f #11b9ff;1 #0dbcff" type="gradient"/>
                <w10:wrap type="through" anchorx="page" anchory="page"/>
              </v:rect>
            </w:pict>
          </mc:Fallback>
        </mc:AlternateContent>
      </w:r>
      <w:r w:rsidR="00F334C3">
        <w:rPr>
          <w:noProof/>
        </w:rPr>
        <mc:AlternateContent>
          <mc:Choice Requires="wpg">
            <w:drawing>
              <wp:anchor distT="0" distB="0" distL="114300" distR="114300" simplePos="0" relativeHeight="251958199" behindDoc="0" locked="0" layoutInCell="1" allowOverlap="1" wp14:anchorId="38CF2EC1" wp14:editId="216A69B8">
                <wp:simplePos x="0" y="0"/>
                <wp:positionH relativeFrom="page">
                  <wp:posOffset>7849870</wp:posOffset>
                </wp:positionH>
                <wp:positionV relativeFrom="page">
                  <wp:posOffset>737235</wp:posOffset>
                </wp:positionV>
                <wp:extent cx="1673225" cy="3105785"/>
                <wp:effectExtent l="0" t="0" r="3175" b="18415"/>
                <wp:wrapThrough wrapText="bothSides">
                  <wp:wrapPolygon edited="0">
                    <wp:start x="0" y="0"/>
                    <wp:lineTo x="0" y="21551"/>
                    <wp:lineTo x="21313" y="21551"/>
                    <wp:lineTo x="21313" y="0"/>
                    <wp:lineTo x="0" y="0"/>
                  </wp:wrapPolygon>
                </wp:wrapThrough>
                <wp:docPr id="313" name="Group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3225" cy="3105785"/>
                          <a:chOff x="0" y="0"/>
                          <a:chExt cx="1673225" cy="3105785"/>
                        </a:xfrm>
                        <a:effectLst/>
                      </wpg:grpSpPr>
                      <wps:wsp>
                        <wps:cNvPr id="314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73225" cy="48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6A53B9E" w14:textId="77777777" w:rsidR="00A92E9F" w:rsidRPr="00014637" w:rsidRDefault="00A92E9F" w:rsidP="00F334C3">
                              <w:pPr>
                                <w:pStyle w:val="Name"/>
                                <w:jc w:val="left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Terrestrial Biomes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5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68450"/>
                            <a:ext cx="1673225" cy="153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BECDDA9" w14:textId="77777777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Temperature Range</w:t>
                              </w:r>
                            </w:p>
                            <w:p w14:paraId="29007E41" w14:textId="330FA04E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-20 - 30 C˚</w:t>
                              </w:r>
                            </w:p>
                            <w:p w14:paraId="12F83FA2" w14:textId="77777777" w:rsidR="00A92E9F" w:rsidRPr="00BE2A6C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2"/>
                                  <w:szCs w:val="12"/>
                                </w:rPr>
                              </w:pPr>
                            </w:p>
                            <w:p w14:paraId="58ADF048" w14:textId="77777777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Precipitation Range</w:t>
                              </w:r>
                            </w:p>
                            <w:p w14:paraId="23E7F078" w14:textId="0FBAD81D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0 - 350 cm/</w:t>
                              </w:r>
                              <w:proofErr w:type="spellStart"/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yr</w:t>
                              </w:r>
                              <w:proofErr w:type="spellEnd"/>
                            </w:p>
                            <w:p w14:paraId="1400FE2B" w14:textId="77777777" w:rsidR="00A92E9F" w:rsidRPr="00BE2A6C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2"/>
                                  <w:szCs w:val="12"/>
                                </w:rPr>
                              </w:pPr>
                            </w:p>
                            <w:p w14:paraId="0523718B" w14:textId="77777777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Areal Coverage of Earth</w:t>
                              </w:r>
                            </w:p>
                            <w:p w14:paraId="3BC7A4A2" w14:textId="77777777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28.7 %</w:t>
                              </w:r>
                            </w:p>
                            <w:p w14:paraId="7503AB19" w14:textId="77777777" w:rsidR="00A92E9F" w:rsidRPr="00BE2A6C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2"/>
                                  <w:szCs w:val="12"/>
                                </w:rPr>
                              </w:pPr>
                            </w:p>
                            <w:p w14:paraId="28C7CC87" w14:textId="77777777" w:rsidR="00A92E9F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Net Productivity of Earth</w:t>
                              </w:r>
                            </w:p>
                            <w:p w14:paraId="13FE26FF" w14:textId="77777777" w:rsidR="00A92E9F" w:rsidRPr="00E5037B" w:rsidRDefault="00A92E9F" w:rsidP="00F334C3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54%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6" name="Picture 316" descr="Macintosh HD:Users:robp:Education:EPSCOR:Biomes:images:Tropical-Rainforest-5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15950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7" name="Picture 317" descr="Macintosh HD:Users:robp:Education:EPSCOR:Biomes:images:savanna_1.jp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7280" y="1021715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8" name="Picture 318" descr="Macintosh HD:Users:robp:Education:EPSCOR:Biomes:images:tiaga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088"/>
                          <a:stretch/>
                        </pic:blipFill>
                        <pic:spPr bwMode="auto">
                          <a:xfrm>
                            <a:off x="1097280" y="615950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9" name="Picture 319" descr="Macintosh HD:Users:robp:Education:EPSCOR:Biomes:images:Tundra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17"/>
                          <a:stretch/>
                        </pic:blipFill>
                        <pic:spPr bwMode="auto">
                          <a:xfrm>
                            <a:off x="548640" y="1021080"/>
                            <a:ext cx="548640" cy="41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0" name="Picture 320" descr="Macintosh HD:Users:robp:Education:EPSCOR:Biomes:images:desert_monumentvalley.jp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1021715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1" name="Picture 321" descr="Macintosh HD:Users:robp:Education:EPSCOR:Biomes:images:forest temperate.jpg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8640" y="615950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2" name="Picture 322" descr="Macintosh HD:Users:robp:Education:EPSCOR:Biomes:images:polar ice desert.jp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2925" y="198755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13" o:spid="_x0000_s1058" style="position:absolute;margin-left:618.1pt;margin-top:58.05pt;width:131.75pt;height:244.55pt;z-index:251958199;mso-position-horizontal-relative:page;mso-position-vertical-relative:page" coordsize="1673225,3105785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AAAAAA&#10;AAAAAAAAAAAAAAAAAAAAAAAAAAAAAAAAAAAAAAAAAAAAAAAAAAAAAAAAAAAAAAAAAAAAAAAAAAAA&#10;AA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">
                <v:shape id="_x0000_s1059" type="#_x0000_t202" style="position:absolute;width:1673225;height:4806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2+K/QxgAA&#10;ANwAAAAPAAAAZHJzL2Rvd25yZXYueG1sRI9Ba8JAFITvBf/D8oTe6sa2SI1ZRUShUCiN8eDxmX1J&#10;FrNv0+xW4793C4Ueh5n5hslWg23FhXpvHCuYThIQxKXThmsFh2L39AbCB2SNrWNScCMPq+XoIcNU&#10;uyvndNmHWkQI+xQVNCF0qZS+bMiin7iOOHqV6y2GKPta6h6vEW5b+ZwkM2nRcFxosKNNQ+V5/2MV&#10;rI+cb8335+krr3JTFPOEP2ZnpR7Hw3oBItAQ/sN/7Xet4GX6Cr9n4hGQyzs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A2+K/QxgAAANwAAAAPAAAAAAAAAAAAAAAAAJcCAABkcnMv&#10;ZG93bnJldi54bWxQSwUGAAAAAAQABAD1AAAAigMAAAAA&#10;" filled="f" stroked="f">
                  <v:textbox inset="0,0,0,0">
                    <w:txbxContent>
                      <w:p w14:paraId="16A53B9E" w14:textId="77777777" w:rsidR="00A92E9F" w:rsidRPr="00014637" w:rsidRDefault="00A92E9F" w:rsidP="00F334C3">
                        <w:pPr>
                          <w:pStyle w:val="Name"/>
                          <w:jc w:val="left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Terrestrial Biomes</w:t>
                        </w:r>
                      </w:p>
                    </w:txbxContent>
                  </v:textbox>
                </v:shape>
                <v:shape id="_x0000_s1060" type="#_x0000_t202" style="position:absolute;top:1568450;width:1673225;height:15373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ZtApLxgAA&#10;ANwAAAAPAAAAZHJzL2Rvd25yZXYueG1sRI9Ba8JAFITvBf/D8oTe6saWSo1ZRUShUCiN8eDxmX1J&#10;FrNv0+xW4793C4Ueh5n5hslWg23FhXpvHCuYThIQxKXThmsFh2L39AbCB2SNrWNScCMPq+XoIcNU&#10;uyvndNmHWkQI+xQVNCF0qZS+bMiin7iOOHqV6y2GKPta6h6vEW5b+ZwkM2nRcFxosKNNQ+V5/2MV&#10;rI+cb8335+krr3JTFPOEP2ZnpR7Hw3oBItAQ/sN/7Xet4GX6Cr9n4hGQyzs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BZtApLxgAAANwAAAAPAAAAAAAAAAAAAAAAAJcCAABkcnMv&#10;ZG93bnJldi54bWxQSwUGAAAAAAQABAD1AAAAigMAAAAA&#10;" filled="f" stroked="f">
                  <v:textbox inset="0,0,0,0">
                    <w:txbxContent>
                      <w:p w14:paraId="5BECDDA9" w14:textId="77777777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Temperature Range</w:t>
                        </w:r>
                      </w:p>
                      <w:p w14:paraId="29007E41" w14:textId="330FA04E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-20 - 30 C˚</w:t>
                        </w:r>
                      </w:p>
                      <w:p w14:paraId="12F83FA2" w14:textId="77777777" w:rsidR="00A92E9F" w:rsidRPr="00BE2A6C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2"/>
                            <w:szCs w:val="12"/>
                          </w:rPr>
                        </w:pPr>
                      </w:p>
                      <w:p w14:paraId="58ADF048" w14:textId="77777777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Precipitation Range</w:t>
                        </w:r>
                      </w:p>
                      <w:p w14:paraId="23E7F078" w14:textId="0FBAD81D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0 - 350 cm/</w:t>
                        </w:r>
                        <w:proofErr w:type="spellStart"/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yr</w:t>
                        </w:r>
                        <w:proofErr w:type="spellEnd"/>
                      </w:p>
                      <w:p w14:paraId="1400FE2B" w14:textId="77777777" w:rsidR="00A92E9F" w:rsidRPr="00BE2A6C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2"/>
                            <w:szCs w:val="12"/>
                          </w:rPr>
                        </w:pPr>
                      </w:p>
                      <w:p w14:paraId="0523718B" w14:textId="77777777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Areal Coverage of Earth</w:t>
                        </w:r>
                      </w:p>
                      <w:p w14:paraId="3BC7A4A2" w14:textId="77777777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28.7 %</w:t>
                        </w:r>
                      </w:p>
                      <w:p w14:paraId="7503AB19" w14:textId="77777777" w:rsidR="00A92E9F" w:rsidRPr="00BE2A6C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2"/>
                            <w:szCs w:val="12"/>
                          </w:rPr>
                        </w:pPr>
                      </w:p>
                      <w:p w14:paraId="28C7CC87" w14:textId="77777777" w:rsidR="00A92E9F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Net Productivity of Earth</w:t>
                        </w:r>
                      </w:p>
                      <w:p w14:paraId="13FE26FF" w14:textId="77777777" w:rsidR="00A92E9F" w:rsidRPr="00E5037B" w:rsidRDefault="00A92E9F" w:rsidP="00F334C3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54%</w:t>
                        </w:r>
                      </w:p>
                    </w:txbxContent>
                  </v:textbox>
                </v:shape>
                <v:shape id="Picture 316" o:spid="_x0000_s1061" type="#_x0000_t75" alt="Macintosh HD:Users:robp:Education:EPSCOR:Biomes:images:Tropical-Rainforest-5.jpg" style="position:absolute;top:615950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MK&#10;KSjBAAAA3AAAAA8AAABkcnMvZG93bnJldi54bWxEj0GLwjAUhO8L/ofwhL2tSVYRqUYRQVi8VcXz&#10;s3m2xealNFHbf79ZWPA4zMw3zGrTu0Y8qQu1ZwN6okAQF97WXBo4n/ZfCxAhIltsPJOBgQJs1qOP&#10;FWbWvzin5zGWIkE4ZGigirHNpAxFRQ7DxLfEybv5zmFMsiul7fCV4K6R30rNpcOa00KFLe0qKu7H&#10;hzOg9GW4DfGQ6ybXe93vfKmuM2M+x/12CSJSH9/h//aPNTDVc/g7k46AXP8C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HMKKSjBAAAA3AAAAA8AAAAAAAAAAAAAAAAAnAIAAGRy&#10;cy9kb3ducmV2LnhtbFBLBQYAAAAABAAEAPcAAACKAwAAAAA=&#10;">
                  <v:imagedata r:id="rId27" o:title="Tropical-Rainforest-5.jpg"/>
                  <v:path arrowok="t"/>
                </v:shape>
                <v:shape id="Picture 317" o:spid="_x0000_s1062" type="#_x0000_t75" alt="Macintosh HD:Users:robp:Education:EPSCOR:Biomes:images:savanna_1.jpg" style="position:absolute;left:1097280;top:1021715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Zo&#10;OTjFAAAA3AAAAA8AAABkcnMvZG93bnJldi54bWxEj0FrwkAUhO8F/8PyCr3pJlpsia6iVrE3qVbw&#10;+Mg+s6nZtyG7mvTfuwWhx2FmvmGm885W4kaNLx0rSAcJCOLc6ZILBd+HTf8dhA/IGivHpOCXPMxn&#10;vacpZtq1/EW3fShEhLDPUIEJoc6k9Lkhi37gauLonV1jMUTZFFI32Ea4reQwScbSYslxwWBNK0P5&#10;ZX+1Chbb07LKfzZm145ei2GyPn7sDqlSL8/dYgIiUBf+w4/2p1YwSt/g70w8AnJ2B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2aDk4xQAAANwAAAAPAAAAAAAAAAAAAAAAAJwC&#10;AABkcnMvZG93bnJldi54bWxQSwUGAAAAAAQABAD3AAAAjgMAAAAA&#10;">
                  <v:imagedata r:id="rId28" o:title="savanna_1.jpg"/>
                  <v:path arrowok="t"/>
                </v:shape>
                <v:shape id="Picture 318" o:spid="_x0000_s1063" type="#_x0000_t75" alt="Macintosh HD:Users:robp:Education:EPSCOR:Biomes:images:tiaga.jpg" style="position:absolute;left:1097280;top:615950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MP&#10;peLDAAAA3AAAAA8AAABkcnMvZG93bnJldi54bWxET7tuwjAU3SvxD9at1KUCh1IQTTEIKiE6wMBj&#10;gO0qvo0j7OsodpP07+uhUsej816semdFS02oPCsYjzIQxIXXFZcKLuftcA4iRGSN1jMp+KEAq+Xg&#10;YYG59h0fqT3FUqQQDjkqMDHWuZShMOQwjHxNnLgv3ziMCTal1A12KdxZ+ZJlM+mw4tRgsKYPQ8X9&#10;9O0U4Ma87ne7q+1uz21L1eFtav1BqafHfv0OIlIf/8V/7k+tYDJOa9OZdATk8hc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cw+l4sMAAADcAAAADwAAAAAAAAAAAAAAAACcAgAA&#10;ZHJzL2Rvd25yZXYueG1sUEsFBgAAAAAEAAQA9wAAAIwDAAAAAA==&#10;">
                  <v:imagedata r:id="rId29" o:title="tiaga.jpg" cropright="7922f"/>
                  <v:path arrowok="t"/>
                </v:shape>
                <v:shape id="Picture 319" o:spid="_x0000_s1064" type="#_x0000_t75" alt="Macintosh HD:Users:robp:Education:EPSCOR:Biomes:images:Tundra.jpg" style="position:absolute;left:548640;top:1021080;width:548640;height:4121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Ec&#10;8o/DAAAA3AAAAA8AAABkcnMvZG93bnJldi54bWxEj09rwkAUxO+C32F5hd7qxhREo5tQlNLeSuO/&#10;6yP7TKLZt2F3q+m3dwsFj8PM/IZZFYPpxJWcby0rmE4SEMSV1S3XCnbb95c5CB+QNXaWScEveSjy&#10;8WiFmbY3/qZrGWoRIewzVNCE0GdS+qohg35ie+LonawzGKJ0tdQObxFuOpkmyUwabDkuNNjTuqHq&#10;Uv4YBeeN9ZTS5bCf603Zua/0SB8HpZ6fhrcliEBDeIT/259awet0AX9n4hGQ+R0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cRzyj8MAAADcAAAADwAAAAAAAAAAAAAAAACcAgAA&#10;ZHJzL2Rvd25yZXYueG1sUEsFBgAAAAAEAAQA9wAAAIwDAAAAAA==&#10;">
                  <v:imagedata r:id="rId30" o:title="Tundra.jpg" cropleft="8007f"/>
                  <v:path arrowok="t"/>
                </v:shape>
                <v:shape id="Picture 320" o:spid="_x0000_s1065" type="#_x0000_t75" alt="Macintosh HD:Users:robp:Education:EPSCOR:Biomes:images:desert_monumentvalley.jpg" style="position:absolute;left:9525;top:1021715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fX&#10;ATLDAAAA3AAAAA8AAABkcnMvZG93bnJldi54bWxET89rwjAUvg/2P4Qn7DZTHajtjCIDQVEYdfPg&#10;7a15psXmpTRRq3/9chA8fny/p/PO1uJCra8cKxj0ExDEhdMVGwW/P8v3CQgfkDXWjknBjTzMZ68v&#10;U8y0u3JOl10wIoawz1BBGUKTSemLkiz6vmuII3d0rcUQYWukbvEaw20th0kykhYrjg0lNvRVUnHa&#10;na2CfLzf+s35fjBpmv7xd260Xy+Ueut1i08QgbrwFD/cK63gYxjnxzPxCMjZP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t9cBMsMAAADcAAAADwAAAAAAAAAAAAAAAACcAgAA&#10;ZHJzL2Rvd25yZXYueG1sUEsFBgAAAAAEAAQA9wAAAIwDAAAAAA==&#10;">
                  <v:imagedata r:id="rId31" o:title="desert_monumentvalley.jpg"/>
                  <v:path arrowok="t"/>
                </v:shape>
                <v:shape id="Picture 321" o:spid="_x0000_s1066" type="#_x0000_t75" alt="Macintosh HD:Users:robp:Education:EPSCOR:Biomes:images:forest temperate.jpg" style="position:absolute;left:548640;top:615950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Vn&#10;nxnFAAAA3AAAAA8AAABkcnMvZG93bnJldi54bWxEj9FqwkAURN8L/YflFnyrm6RSJHUVFaxiXzT2&#10;A67ZaxLM3g27q8Z+fVco9HGYmTPMZNabVlzJ+caygnSYgCAurW64UvB9WL2OQfiArLG1TAru5GE2&#10;fX6aYK7tjfd0LUIlIoR9jgrqELpcSl/WZNAPbUccvZN1BkOUrpLa4S3CTSuzJHmXBhuOCzV2tKyp&#10;PBcXo+ArXfycDjKzc7febormmI2S3adSg5d+/gEiUB/+w3/tjVbwlqXwOBOPgJz+Ag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1Z58ZxQAAANwAAAAPAAAAAAAAAAAAAAAAAJwC&#10;AABkcnMvZG93bnJldi54bWxQSwUGAAAAAAQABAD3AAAAjgMAAAAA&#10;">
                  <v:imagedata r:id="rId32" o:title="forest temperate.jpg"/>
                  <v:path arrowok="t"/>
                </v:shape>
                <v:shape id="Picture 322" o:spid="_x0000_s1067" type="#_x0000_t75" alt="Macintosh HD:Users:robp:Education:EPSCOR:Biomes:images:polar ice desert.jpg" style="position:absolute;left:542925;top:198755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OY&#10;u4TFAAAA3AAAAA8AAABkcnMvZG93bnJldi54bWxEj0trwzAQhO+F/gexhd5q2Q4NwYkSSiCPHvOC&#10;HBdra7u1VsZSHNe/PgoEchxm5htmtuhNLTpqXWVZQRLFIIhzqysuFBwPq48JCOeRNdaWScE/OVjM&#10;X19mmGl75R11e1+IAGGXoYLS+yaT0uUlGXSRbYiD92Nbgz7ItpC6xWuAm1qmcTyWBisOCyU2tCwp&#10;/9tfjILNsE1+z8Nn8n0wl/HmNKw7roxS72/91xSEp94/w4/2VisYpSncz4QjIOc3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TmLuExQAAANwAAAAPAAAAAAAAAAAAAAAAAJwC&#10;AABkcnMvZG93bnJldi54bWxQSwUGAAAAAAQABAD3AAAAjgMAAAAA&#10;">
                  <v:imagedata r:id="rId33" o:title="polar ice desert.jpg"/>
                  <v:path arrowok="t"/>
                </v:shape>
                <w10:wrap type="through" anchorx="page" anchory="page"/>
              </v:group>
            </w:pict>
          </mc:Fallback>
        </mc:AlternateContent>
      </w:r>
      <w:r w:rsidR="00F334C3">
        <w:rPr>
          <w:noProof/>
        </w:rPr>
        <mc:AlternateContent>
          <mc:Choice Requires="wpg">
            <w:drawing>
              <wp:anchor distT="0" distB="0" distL="114300" distR="114300" simplePos="0" relativeHeight="251956151" behindDoc="0" locked="0" layoutInCell="1" allowOverlap="1" wp14:anchorId="30CD7A4B" wp14:editId="2208AB7F">
                <wp:simplePos x="0" y="0"/>
                <wp:positionH relativeFrom="page">
                  <wp:posOffset>6011545</wp:posOffset>
                </wp:positionH>
                <wp:positionV relativeFrom="page">
                  <wp:posOffset>737235</wp:posOffset>
                </wp:positionV>
                <wp:extent cx="1673225" cy="3105785"/>
                <wp:effectExtent l="0" t="0" r="3175" b="18415"/>
                <wp:wrapThrough wrapText="bothSides">
                  <wp:wrapPolygon edited="0">
                    <wp:start x="0" y="0"/>
                    <wp:lineTo x="0" y="21551"/>
                    <wp:lineTo x="21313" y="21551"/>
                    <wp:lineTo x="21313" y="0"/>
                    <wp:lineTo x="0" y="0"/>
                  </wp:wrapPolygon>
                </wp:wrapThrough>
                <wp:docPr id="312" name="Group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3225" cy="3105785"/>
                          <a:chOff x="0" y="0"/>
                          <a:chExt cx="1673225" cy="3105785"/>
                        </a:xfrm>
                      </wpg:grpSpPr>
                      <wps:wsp>
                        <wps:cNvPr id="265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73225" cy="48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C263223" w14:textId="3524C01F" w:rsidR="00A92E9F" w:rsidRPr="00014637" w:rsidRDefault="00A92E9F" w:rsidP="0003648E">
                              <w:pPr>
                                <w:pStyle w:val="Name"/>
                                <w:jc w:val="left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Terrestrial Biomes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6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68450"/>
                            <a:ext cx="1673225" cy="153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05E275B" w14:textId="77777777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Temperature Range</w:t>
                              </w:r>
                            </w:p>
                            <w:p w14:paraId="4718A234" w14:textId="008226B4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-20 - 30 C˚</w:t>
                              </w:r>
                            </w:p>
                            <w:p w14:paraId="17137E0F" w14:textId="77777777" w:rsidR="00A92E9F" w:rsidRPr="00BE2A6C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2"/>
                                  <w:szCs w:val="12"/>
                                </w:rPr>
                              </w:pPr>
                            </w:p>
                            <w:p w14:paraId="61D7BEC5" w14:textId="77777777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Precipitation Range</w:t>
                              </w:r>
                            </w:p>
                            <w:p w14:paraId="2CBE63AF" w14:textId="731449C4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0 - 350 cm/</w:t>
                              </w:r>
                              <w:proofErr w:type="spellStart"/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yr</w:t>
                              </w:r>
                              <w:proofErr w:type="spellEnd"/>
                            </w:p>
                            <w:p w14:paraId="1F02FB6E" w14:textId="77777777" w:rsidR="00A92E9F" w:rsidRPr="00BE2A6C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2"/>
                                  <w:szCs w:val="12"/>
                                </w:rPr>
                              </w:pPr>
                            </w:p>
                            <w:p w14:paraId="5074700B" w14:textId="77777777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Areal Coverage of Earth</w:t>
                              </w:r>
                            </w:p>
                            <w:p w14:paraId="1DFB41F8" w14:textId="4D7A8236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28.7 %</w:t>
                              </w:r>
                            </w:p>
                            <w:p w14:paraId="4B1E971E" w14:textId="77777777" w:rsidR="00A92E9F" w:rsidRPr="00BE2A6C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12"/>
                                  <w:szCs w:val="12"/>
                                </w:rPr>
                              </w:pPr>
                            </w:p>
                            <w:p w14:paraId="6F98336F" w14:textId="77777777" w:rsidR="00A92E9F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>Net Productivity of Earth</w:t>
                              </w:r>
                            </w:p>
                            <w:p w14:paraId="3CFA2BDA" w14:textId="186FC242" w:rsidR="00A92E9F" w:rsidRPr="00E5037B" w:rsidRDefault="00A92E9F" w:rsidP="0003648E">
                              <w:pPr>
                                <w:pStyle w:val="Name"/>
                                <w:jc w:val="left"/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 w:val="0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54%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5" name="Picture 305" descr="Macintosh HD:Users:robp:Education:EPSCOR:Biomes:images:Tropical-Rainforest-5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15950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6" name="Picture 306" descr="Macintosh HD:Users:robp:Education:EPSCOR:Biomes:images:savanna_1.jp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7280" y="1021715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7" name="Picture 307" descr="Macintosh HD:Users:robp:Education:EPSCOR:Biomes:images:tiaga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088"/>
                          <a:stretch/>
                        </pic:blipFill>
                        <pic:spPr bwMode="auto">
                          <a:xfrm>
                            <a:off x="1097280" y="615950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8" name="Picture 308" descr="Macintosh HD:Users:robp:Education:EPSCOR:Biomes:images:Tundra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17"/>
                          <a:stretch/>
                        </pic:blipFill>
                        <pic:spPr bwMode="auto">
                          <a:xfrm>
                            <a:off x="548640" y="1021080"/>
                            <a:ext cx="548640" cy="41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9" name="Picture 309" descr="Macintosh HD:Users:robp:Education:EPSCOR:Biomes:images:desert_monumentvalley.jp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1021715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0" name="Picture 310" descr="Macintosh HD:Users:robp:Education:EPSCOR:Biomes:images:forest temperate.jpg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8640" y="615950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1" name="Picture 311" descr="Macintosh HD:Users:robp:Education:EPSCOR:Biomes:images:polar ice desert.jp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2925" y="198755"/>
                            <a:ext cx="54864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12" o:spid="_x0000_s1068" style="position:absolute;margin-left:473.35pt;margin-top:58.05pt;width:131.75pt;height:244.55pt;z-index:251956151;mso-position-horizontal-relative:page;mso-position-vertical-relative:page" coordsize="1673225,3105785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AAAAAAAAAAAAAAAAAAAAAAAAAAAAAAAAAAAAAAAAAAAAAAAAAAAAAAAAAAAAAAAAAAAAAAAAAA&#10;AAAAAAAAAA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">
                <v:shape id="_x0000_s1069" type="#_x0000_t202" style="position:absolute;width:1673225;height:4806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3U3arxQAA&#10;ANwAAAAPAAAAZHJzL2Rvd25yZXYueG1sRI9Ba8JAFITvBf/D8oTe6kahoUZXEWlBKBRjPHh8Zp/J&#10;YvZtzK6a/vuuUPA4zMw3zHzZ20bcqPPGsYLxKAFBXDptuFKwL77ePkD4gKyxcUwKfsnDcjF4mWOm&#10;3Z1zuu1CJSKEfYYK6hDaTEpf1mTRj1xLHL2T6yyGKLtK6g7vEW4bOUmSVFo0HBdqbGldU3neXa2C&#10;1YHzT3P5OW7zU26KYprwd3pW6nXYr2YgAvXhGf5vb7SCSfoOjzPxCMjFH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dTdqvFAAAA3AAAAA8AAAAAAAAAAAAAAAAAlwIAAGRycy9k&#10;b3ducmV2LnhtbFBLBQYAAAAABAAEAPUAAACJAwAAAAA=&#10;" filled="f" stroked="f">
                  <v:textbox inset="0,0,0,0">
                    <w:txbxContent>
                      <w:p w14:paraId="2C263223" w14:textId="3524C01F" w:rsidR="00A92E9F" w:rsidRPr="00014637" w:rsidRDefault="00A92E9F" w:rsidP="0003648E">
                        <w:pPr>
                          <w:pStyle w:val="Name"/>
                          <w:jc w:val="left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Terrestrial Biomes</w:t>
                        </w:r>
                      </w:p>
                    </w:txbxContent>
                  </v:textbox>
                </v:shape>
                <v:shape id="_x0000_s1070" type="#_x0000_t202" style="position:absolute;top:1568450;width:1673225;height:15373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gejcxAAA&#10;ANwAAAAPAAAAZHJzL2Rvd25yZXYueG1sRI9Ba8JAFITvQv/D8gq96UYPQaOriFQQCsWYHnp8Zp/J&#10;YvZtmt1q/PeuIHgcZuYbZrHqbSMu1HnjWMF4lIAgLp02XCn4KbbDKQgfkDU2jknBjTyslm+DBWba&#10;XTmnyyFUIkLYZ6igDqHNpPRlTRb9yLXE0Tu5zmKIsquk7vAa4baRkyRJpUXDcaHGljY1lefDv1Ww&#10;/uX80/x9H/f5KTdFMUv4Kz0r9fHer+cgAvXhFX62d1rBJE3hcSYeAbm8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h4Ho3MQAAADcAAAADwAAAAAAAAAAAAAAAACXAgAAZHJzL2Rv&#10;d25yZXYueG1sUEsFBgAAAAAEAAQA9QAAAIgDAAAAAA==&#10;" filled="f" stroked="f">
                  <v:textbox inset="0,0,0,0">
                    <w:txbxContent>
                      <w:p w14:paraId="505E275B" w14:textId="77777777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Temperature Range</w:t>
                        </w:r>
                      </w:p>
                      <w:p w14:paraId="4718A234" w14:textId="008226B4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-20 - 30 C˚</w:t>
                        </w:r>
                      </w:p>
                      <w:p w14:paraId="17137E0F" w14:textId="77777777" w:rsidR="00A92E9F" w:rsidRPr="00BE2A6C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2"/>
                            <w:szCs w:val="12"/>
                          </w:rPr>
                        </w:pPr>
                      </w:p>
                      <w:p w14:paraId="61D7BEC5" w14:textId="77777777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Precipitation Range</w:t>
                        </w:r>
                      </w:p>
                      <w:p w14:paraId="2CBE63AF" w14:textId="731449C4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0 - 350 cm/</w:t>
                        </w:r>
                        <w:proofErr w:type="spellStart"/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yr</w:t>
                        </w:r>
                        <w:proofErr w:type="spellEnd"/>
                      </w:p>
                      <w:p w14:paraId="1F02FB6E" w14:textId="77777777" w:rsidR="00A92E9F" w:rsidRPr="00BE2A6C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2"/>
                            <w:szCs w:val="12"/>
                          </w:rPr>
                        </w:pPr>
                      </w:p>
                      <w:p w14:paraId="5074700B" w14:textId="77777777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Areal Coverage of Earth</w:t>
                        </w:r>
                      </w:p>
                      <w:p w14:paraId="1DFB41F8" w14:textId="4D7A8236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28.7 %</w:t>
                        </w:r>
                      </w:p>
                      <w:p w14:paraId="4B1E971E" w14:textId="77777777" w:rsidR="00A92E9F" w:rsidRPr="00BE2A6C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12"/>
                            <w:szCs w:val="12"/>
                          </w:rPr>
                        </w:pPr>
                      </w:p>
                      <w:p w14:paraId="6F98336F" w14:textId="77777777" w:rsidR="00A92E9F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>Net Productivity of Earth</w:t>
                        </w:r>
                      </w:p>
                      <w:p w14:paraId="3CFA2BDA" w14:textId="186FC242" w:rsidR="00A92E9F" w:rsidRPr="00E5037B" w:rsidRDefault="00A92E9F" w:rsidP="0003648E">
                        <w:pPr>
                          <w:pStyle w:val="Name"/>
                          <w:jc w:val="left"/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b w:val="0"/>
                            <w:color w:val="000000" w:themeColor="text1"/>
                            <w:sz w:val="20"/>
                            <w:szCs w:val="20"/>
                          </w:rPr>
                          <w:t xml:space="preserve">   54%</w:t>
                        </w:r>
                      </w:p>
                    </w:txbxContent>
                  </v:textbox>
                </v:shape>
                <v:shape id="Picture 305" o:spid="_x0000_s1071" type="#_x0000_t75" alt="Macintosh HD:Users:robp:Education:EPSCOR:Biomes:images:Tropical-Rainforest-5.jpg" style="position:absolute;top:615950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YB&#10;IYLCAAAA3AAAAA8AAABkcnMvZG93bnJldi54bWxEj0GLwjAUhO+C/yE8YW+aZHeVpRplEQTxVhXP&#10;b5tnW2xeShO1/fdmYWGPw8x8w6w2vWvEg7pQezagZwoEceFtzaWB82k3/QIRIrLFxjMZGCjAZj0e&#10;rTCz/sk5PY6xFAnCIUMDVYxtJmUoKnIYZr4lTt7Vdw5jkl0pbYfPBHeNfFdqIR3WnBYqbGlbUXE7&#10;3p0BpS/DdYiHXDe53ul+60v182nM26T/XoKI1Mf/8F97bw18qDn8nklHQK5f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GASGCwgAAANwAAAAPAAAAAAAAAAAAAAAAAJwCAABk&#10;cnMvZG93bnJldi54bWxQSwUGAAAAAAQABAD3AAAAiwMAAAAA&#10;">
                  <v:imagedata r:id="rId34" o:title="Tropical-Rainforest-5.jpg"/>
                  <v:path arrowok="t"/>
                </v:shape>
                <v:shape id="Picture 306" o:spid="_x0000_s1072" type="#_x0000_t75" alt="Macintosh HD:Users:robp:Education:EPSCOR:Biomes:images:savanna_1.jpg" style="position:absolute;left:1097280;top:1021715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z9&#10;Cn7FAAAA3AAAAA8AAABkcnMvZG93bnJldi54bWxEj09rAjEUxO+FfofwCr1pohaRrVH8S72Jq4Ue&#10;H5vXzbabl2WTuttv3whCj8PM/IaZL3tXiyu1ofKsYTRUIIgLbyouNVzO+8EMRIjIBmvPpOGXAiwX&#10;jw9zzIzv+ETXPJYiQThkqMHG2GRShsKSwzD0DXHyPn3rMCbZltK02CW4q+VYqal0WHFasNjQxlLx&#10;nf84Dau3j3VdfO3tsZu8lGO1e98ezyOtn5/61SuISH38D9/bB6NhoqZwO5OOgFz8AQ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c/Qp+xQAAANwAAAAPAAAAAAAAAAAAAAAAAJwC&#10;AABkcnMvZG93bnJldi54bWxQSwUGAAAAAAQABAD3AAAAjgMAAAAA&#10;">
                  <v:imagedata r:id="rId35" o:title="savanna_1.jpg"/>
                  <v:path arrowok="t"/>
                </v:shape>
                <v:shape id="Picture 307" o:spid="_x0000_s1073" type="#_x0000_t75" alt="Macintosh HD:Users:robp:Education:EPSCOR:Biomes:images:tiaga.jpg" style="position:absolute;left:1097280;top:615950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">
                  <v:imagedata r:id="rId36" o:title="tiaga.jpg" cropright="7922f"/>
                  <v:path arrowok="t"/>
                </v:shape>
                <v:shape id="Picture 308" o:spid="_x0000_s1074" type="#_x0000_t75" alt="Macintosh HD:Users:robp:Education:EPSCOR:Biomes:images:Tundra.jpg" style="position:absolute;left:548640;top:1021080;width:548640;height:4121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uJ&#10;wcnBAAAA3AAAAA8AAABkcnMvZG93bnJldi54bWxET8lqwzAQvQf6D2IKvcVyXCjBsRJCQmlvoW6W&#10;62BNbCfWyEiq7fx9dSj0+Hh7sZlMJwZyvrWsYJGkIIgrq1uuFRy/3+dLED4ga+wsk4IHedisn2YF&#10;5tqO/EVDGWoRQ9jnqKAJoc+l9FVDBn1ie+LIXa0zGCJ0tdQOxxhuOpml6Zs02HJsaLCnXUPVvfwx&#10;Cm576ymj+/m01Puyc4fsQh9npV6ep+0KRKAp/Iv/3J9awWsa18Yz8QjI9S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JuJwcnBAAAA3AAAAA8AAAAAAAAAAAAAAAAAnAIAAGRy&#10;cy9kb3ducmV2LnhtbFBLBQYAAAAABAAEAPcAAACKAwAAAAA=&#10;">
                  <v:imagedata r:id="rId37" o:title="Tundra.jpg" cropleft="8007f"/>
                  <v:path arrowok="t"/>
                </v:shape>
                <v:shape id="Picture 309" o:spid="_x0000_s1075" type="#_x0000_t75" alt="Macintosh HD:Users:robp:Education:EPSCOR:Biomes:images:desert_monumentvalley.jpg" style="position:absolute;left:9525;top:1021715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1Y&#10;9M/GAAAA3AAAAA8AAABkcnMvZG93bnJldi54bWxEj09rwkAUxO8Fv8PyBG91o0JroquIUGipUOKf&#10;g7dn9rkJZt+G7Kqpn75bKPQ4zMxvmPmys7W4UesrxwpGwwQEceF0xUbBfvf2PAXhA7LG2jEp+CYP&#10;y0XvaY6ZdnfO6bYNRkQI+wwVlCE0mZS+KMmiH7qGOHpn11oMUbZG6hbvEW5rOU6SF2mx4rhQYkPr&#10;korL9moV5K+Hjf+8Po4mTdMTf+VG+4+VUoN+t5qBCNSF//Bf+10rmCQp/J6JR0Aufg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bVj0z8YAAADcAAAADwAAAAAAAAAAAAAAAACc&#10;AgAAZHJzL2Rvd25yZXYueG1sUEsFBgAAAAAEAAQA9wAAAI8DAAAAAA==&#10;">
                  <v:imagedata r:id="rId38" o:title="desert_monumentvalley.jpg"/>
                  <v:path arrowok="t"/>
                </v:shape>
                <v:shape id="Picture 310" o:spid="_x0000_s1076" type="#_x0000_t75" alt="Macintosh HD:Users:robp:Education:EPSCOR:Biomes:images:forest temperate.jpg" style="position:absolute;left:548640;top:615950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RH&#10;8D/DAAAA3AAAAA8AAABkcnMvZG93bnJldi54bWxET91qwjAUvhf2DuEIu9O03ZBRTYsbbJN5o3UP&#10;cGyObbE5KUmm3Z5+uRC8/Pj+V+VoenEh5zvLCtJ5AoK4trrjRsH34X32AsIHZI29ZVLwSx7K4mGy&#10;wlzbK+/pUoVGxBD2OSpoQxhyKX3dkkE/twNx5E7WGQwRukZqh9cYbnqZJclCGuw4NrQ40FtL9bn6&#10;MQq26evf6SAzu3afX5uqO2bPye5DqcfpuF6CCDSGu/jm3mgFT2mcH8/EIyCLf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lEfwP8MAAADcAAAADwAAAAAAAAAAAAAAAACcAgAA&#10;ZHJzL2Rvd25yZXYueG1sUEsFBgAAAAAEAAQA9wAAAIwDAAAAAA==&#10;">
                  <v:imagedata r:id="rId39" o:title="forest temperate.jpg"/>
                  <v:path arrowok="t"/>
                </v:shape>
                <v:shape id="Picture 311" o:spid="_x0000_s1077" type="#_x0000_t75" alt="Macintosh HD:Users:robp:Education:EPSCOR:Biomes:images:polar ice desert.jpg" style="position:absolute;left:542925;top:198755;width:548640;height:4114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0m&#10;707EAAAA3AAAAA8AAABkcnMvZG93bnJldi54bWxEj09rwkAUxO9Cv8PyCt50sxWlRFcphfrnWK3g&#10;8ZF9JtHs25BdY8yn7xYKHoeZ+Q2zWHW2Ei01vnSsQY0TEMSZMyXnGn4OX6N3ED4gG6wck4YHeVgt&#10;XwYLTI278ze1+5CLCGGfooYihDqV0mcFWfRjVxNH7+waiyHKJpemwXuE20q+JclMWiw5LhRY02dB&#10;2XV/sxo2/VZdTv1U7Q72Ntsc+3XLpdV6+Np9zEEE6sIz/N/eGg0TpeDvTDwCcvkL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C0m707EAAAA3AAAAA8AAAAAAAAAAAAAAAAAnAIA&#10;AGRycy9kb3ducmV2LnhtbFBLBQYAAAAABAAEAPcAAACNAwAAAAA=&#10;">
                  <v:imagedata r:id="rId40" o:title="polar ice desert.jpg"/>
                  <v:path arrowok="t"/>
                </v:shape>
                <w10:wrap type="through" anchorx="page" anchory="page"/>
              </v:group>
            </w:pict>
          </mc:Fallback>
        </mc:AlternateContent>
      </w:r>
      <w:r w:rsidR="00D5311C">
        <w:rPr>
          <w:noProof/>
        </w:rPr>
        <w:drawing>
          <wp:anchor distT="0" distB="0" distL="114300" distR="114300" simplePos="0" relativeHeight="251941815" behindDoc="0" locked="0" layoutInCell="1" allowOverlap="1" wp14:anchorId="458EF780" wp14:editId="044B7D33">
            <wp:simplePos x="0" y="0"/>
            <wp:positionH relativeFrom="page">
              <wp:posOffset>5257165</wp:posOffset>
            </wp:positionH>
            <wp:positionV relativeFrom="page">
              <wp:posOffset>936625</wp:posOffset>
            </wp:positionV>
            <wp:extent cx="547370" cy="1233805"/>
            <wp:effectExtent l="0" t="0" r="11430" b="10795"/>
            <wp:wrapThrough wrapText="bothSides">
              <wp:wrapPolygon edited="0">
                <wp:start x="0" y="0"/>
                <wp:lineTo x="0" y="21344"/>
                <wp:lineTo x="21049" y="21344"/>
                <wp:lineTo x="21049" y="0"/>
                <wp:lineTo x="0" y="0"/>
              </wp:wrapPolygon>
            </wp:wrapThrough>
            <wp:docPr id="304" name="Picture 304" descr="Macintosh HD:Users:robp:Education:EPSCOR:Biomes:images:tia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robp:Education:EPSCOR:Biomes:images:tiag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92" r="40226"/>
                    <a:stretch/>
                  </pic:blipFill>
                  <pic:spPr bwMode="auto">
                    <a:xfrm>
                      <a:off x="0" y="0"/>
                      <a:ext cx="547370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11C">
        <w:rPr>
          <w:noProof/>
        </w:rPr>
        <w:drawing>
          <wp:anchor distT="0" distB="0" distL="114300" distR="114300" simplePos="0" relativeHeight="251939767" behindDoc="0" locked="0" layoutInCell="1" allowOverlap="1" wp14:anchorId="056122CE" wp14:editId="5F0ED36F">
            <wp:simplePos x="0" y="0"/>
            <wp:positionH relativeFrom="page">
              <wp:posOffset>4724400</wp:posOffset>
            </wp:positionH>
            <wp:positionV relativeFrom="page">
              <wp:posOffset>935990</wp:posOffset>
            </wp:positionV>
            <wp:extent cx="541655" cy="1234440"/>
            <wp:effectExtent l="0" t="0" r="0" b="10160"/>
            <wp:wrapThrough wrapText="bothSides">
              <wp:wrapPolygon edited="0">
                <wp:start x="0" y="0"/>
                <wp:lineTo x="0" y="21333"/>
                <wp:lineTo x="20258" y="21333"/>
                <wp:lineTo x="20258" y="0"/>
                <wp:lineTo x="0" y="0"/>
              </wp:wrapPolygon>
            </wp:wrapThrough>
            <wp:docPr id="303" name="Picture 303" descr="Macintosh HD:Users:robp:Education:EPSCOR:Biomes:images:forest temper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robp:Education:EPSCOR:Biomes:images:forest temperat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078"/>
                    <a:stretch/>
                  </pic:blipFill>
                  <pic:spPr bwMode="auto">
                    <a:xfrm>
                      <a:off x="0" y="0"/>
                      <a:ext cx="54165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11C">
        <w:rPr>
          <w:noProof/>
        </w:rPr>
        <w:drawing>
          <wp:anchor distT="0" distB="0" distL="114300" distR="114300" simplePos="0" relativeHeight="251914167" behindDoc="0" locked="0" layoutInCell="1" allowOverlap="1" wp14:anchorId="45F9E392" wp14:editId="56D23538">
            <wp:simplePos x="0" y="0"/>
            <wp:positionH relativeFrom="page">
              <wp:posOffset>4182745</wp:posOffset>
            </wp:positionH>
            <wp:positionV relativeFrom="page">
              <wp:posOffset>935990</wp:posOffset>
            </wp:positionV>
            <wp:extent cx="541655" cy="1234440"/>
            <wp:effectExtent l="0" t="0" r="0" b="10160"/>
            <wp:wrapThrough wrapText="bothSides">
              <wp:wrapPolygon edited="0">
                <wp:start x="0" y="0"/>
                <wp:lineTo x="0" y="21333"/>
                <wp:lineTo x="20258" y="21333"/>
                <wp:lineTo x="20258" y="0"/>
                <wp:lineTo x="0" y="0"/>
              </wp:wrapPolygon>
            </wp:wrapThrough>
            <wp:docPr id="263" name="Picture 263" descr="Macintosh HD:Users:robp:Education:EPSCOR:Biomes:images:Tropical-Rainfores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Picture 263" descr="Macintosh HD:Users:robp:Education:EPSCOR:Biomes:images:Tropical-Rainforest-5.jpg"/>
                    <pic:cNvPicPr>
                      <a:picLocks noChangeAspect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091"/>
                    <a:stretch/>
                  </pic:blipFill>
                  <pic:spPr bwMode="auto">
                    <a:xfrm>
                      <a:off x="0" y="0"/>
                      <a:ext cx="54165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5311C">
        <w:rPr>
          <w:noProof/>
        </w:rPr>
        <w:drawing>
          <wp:anchor distT="0" distB="0" distL="114300" distR="114300" simplePos="0" relativeHeight="251788202" behindDoc="0" locked="0" layoutInCell="1" allowOverlap="1" wp14:anchorId="434AE638" wp14:editId="595094C3">
            <wp:simplePos x="0" y="0"/>
            <wp:positionH relativeFrom="page">
              <wp:posOffset>7849870</wp:posOffset>
            </wp:positionH>
            <wp:positionV relativeFrom="page">
              <wp:posOffset>4133850</wp:posOffset>
            </wp:positionV>
            <wp:extent cx="1645920" cy="1234440"/>
            <wp:effectExtent l="0" t="0" r="5080" b="10160"/>
            <wp:wrapThrough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hrough>
            <wp:docPr id="302" name="Picture 302" descr="Macintosh HD:Users:robp:Education:EPSCOR:Biomes:images:forest temper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robp:Education:EPSCOR:Biomes:images:forest temperate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11C">
        <w:rPr>
          <w:noProof/>
        </w:rPr>
        <w:drawing>
          <wp:anchor distT="0" distB="0" distL="114300" distR="114300" simplePos="0" relativeHeight="251789227" behindDoc="0" locked="0" layoutInCell="1" allowOverlap="1" wp14:anchorId="63020B18" wp14:editId="0367DA81">
            <wp:simplePos x="0" y="0"/>
            <wp:positionH relativeFrom="page">
              <wp:posOffset>6021070</wp:posOffset>
            </wp:positionH>
            <wp:positionV relativeFrom="page">
              <wp:posOffset>4133850</wp:posOffset>
            </wp:positionV>
            <wp:extent cx="1645920" cy="1234440"/>
            <wp:effectExtent l="0" t="0" r="5080" b="10160"/>
            <wp:wrapThrough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hrough>
            <wp:docPr id="301" name="Picture 301" descr="Macintosh HD:Users:robp:Education:EPSCOR:Biomes:images:savan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robp:Education:EPSCOR:Biomes:images:savanna_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11C">
        <w:rPr>
          <w:noProof/>
        </w:rPr>
        <w:drawing>
          <wp:anchor distT="0" distB="0" distL="114300" distR="114300" simplePos="0" relativeHeight="251790252" behindDoc="0" locked="0" layoutInCell="1" allowOverlap="1" wp14:anchorId="7245D562" wp14:editId="3556D3E3">
            <wp:simplePos x="0" y="0"/>
            <wp:positionH relativeFrom="page">
              <wp:posOffset>4192270</wp:posOffset>
            </wp:positionH>
            <wp:positionV relativeFrom="page">
              <wp:posOffset>4133850</wp:posOffset>
            </wp:positionV>
            <wp:extent cx="1644015" cy="1233805"/>
            <wp:effectExtent l="0" t="0" r="6985" b="10795"/>
            <wp:wrapThrough wrapText="bothSides">
              <wp:wrapPolygon edited="0">
                <wp:start x="0" y="0"/>
                <wp:lineTo x="0" y="21344"/>
                <wp:lineTo x="21358" y="21344"/>
                <wp:lineTo x="21358" y="0"/>
                <wp:lineTo x="0" y="0"/>
              </wp:wrapPolygon>
            </wp:wrapThrough>
            <wp:docPr id="300" name="Picture 300" descr="Macintosh HD:Users:robp:Education:EPSCOR:Biomes:images:tia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robp:Education:EPSCOR:Biomes:images:tiag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088"/>
                    <a:stretch/>
                  </pic:blipFill>
                  <pic:spPr bwMode="auto">
                    <a:xfrm>
                      <a:off x="0" y="0"/>
                      <a:ext cx="1644015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9DC">
        <w:rPr>
          <w:noProof/>
        </w:rPr>
        <w:drawing>
          <wp:anchor distT="0" distB="0" distL="114300" distR="114300" simplePos="0" relativeHeight="251791277" behindDoc="0" locked="0" layoutInCell="1" allowOverlap="1" wp14:anchorId="7510EA95" wp14:editId="5F0B6C80">
            <wp:simplePos x="0" y="0"/>
            <wp:positionH relativeFrom="page">
              <wp:posOffset>2363470</wp:posOffset>
            </wp:positionH>
            <wp:positionV relativeFrom="page">
              <wp:posOffset>4133850</wp:posOffset>
            </wp:positionV>
            <wp:extent cx="1640840" cy="1233805"/>
            <wp:effectExtent l="0" t="0" r="10160" b="10795"/>
            <wp:wrapThrough wrapText="bothSides">
              <wp:wrapPolygon edited="0">
                <wp:start x="0" y="0"/>
                <wp:lineTo x="0" y="21344"/>
                <wp:lineTo x="21399" y="21344"/>
                <wp:lineTo x="21399" y="0"/>
                <wp:lineTo x="0" y="0"/>
              </wp:wrapPolygon>
            </wp:wrapThrough>
            <wp:docPr id="299" name="Picture 299" descr="Macintosh HD:Users:robp:Education:EPSCOR:Biomes:images:Tund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robp:Education:EPSCOR:Biomes:images:Tundr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7"/>
                    <a:stretch/>
                  </pic:blipFill>
                  <pic:spPr bwMode="auto">
                    <a:xfrm>
                      <a:off x="0" y="0"/>
                      <a:ext cx="1640840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9DC">
        <w:rPr>
          <w:noProof/>
        </w:rPr>
        <w:drawing>
          <wp:anchor distT="0" distB="0" distL="114300" distR="114300" simplePos="0" relativeHeight="251792302" behindDoc="0" locked="0" layoutInCell="1" allowOverlap="1" wp14:anchorId="640089E9" wp14:editId="544E5DD0">
            <wp:simplePos x="0" y="0"/>
            <wp:positionH relativeFrom="page">
              <wp:posOffset>534670</wp:posOffset>
            </wp:positionH>
            <wp:positionV relativeFrom="page">
              <wp:posOffset>4133850</wp:posOffset>
            </wp:positionV>
            <wp:extent cx="1645920" cy="1234440"/>
            <wp:effectExtent l="0" t="0" r="5080" b="10160"/>
            <wp:wrapThrough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hrough>
            <wp:docPr id="297" name="Picture 297" descr="Macintosh HD:Users:robp:Education:EPSCOR:Biomes:images:polar ice dese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robp:Education:EPSCOR:Biomes:images:polar ice deser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14BB">
        <w:rPr>
          <w:noProof/>
        </w:rPr>
        <w:drawing>
          <wp:anchor distT="0" distB="0" distL="114300" distR="114300" simplePos="0" relativeHeight="251937719" behindDoc="0" locked="0" layoutInCell="1" allowOverlap="1" wp14:anchorId="3EE0EC03" wp14:editId="5D71E34E">
            <wp:simplePos x="0" y="0"/>
            <wp:positionH relativeFrom="page">
              <wp:posOffset>2353945</wp:posOffset>
            </wp:positionH>
            <wp:positionV relativeFrom="page">
              <wp:posOffset>935990</wp:posOffset>
            </wp:positionV>
            <wp:extent cx="1645920" cy="1234440"/>
            <wp:effectExtent l="0" t="0" r="5080" b="10160"/>
            <wp:wrapThrough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hrough>
            <wp:docPr id="294" name="Picture 294" descr="Macintosh HD:Users:robp:Education:EPSCOR:Biomes:images:desert_monumentvalley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robp:Education:EPSCOR:Biomes:images:desert_monumentvalley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22359" behindDoc="0" locked="0" layoutInCell="1" allowOverlap="1" wp14:anchorId="2090A396" wp14:editId="752A1301">
                <wp:simplePos x="0" y="0"/>
                <wp:positionH relativeFrom="page">
                  <wp:posOffset>534670</wp:posOffset>
                </wp:positionH>
                <wp:positionV relativeFrom="page">
                  <wp:posOffset>3935095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75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C5A4146" w14:textId="25784CAB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Ice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8" type="#_x0000_t202" style="position:absolute;margin-left:42.1pt;margin-top:309.85pt;width:131.75pt;height:37.85pt;z-index:25192235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" filled="f" stroked="f">
                <v:textbox inset="0,0,0,0">
                  <w:txbxContent>
                    <w:p w14:paraId="5C5A4146" w14:textId="25784CAB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Ice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25431" behindDoc="0" locked="0" layoutInCell="1" allowOverlap="1" wp14:anchorId="3771690F" wp14:editId="6A280E3D">
                <wp:simplePos x="0" y="0"/>
                <wp:positionH relativeFrom="page">
                  <wp:posOffset>2363470</wp:posOffset>
                </wp:positionH>
                <wp:positionV relativeFrom="page">
                  <wp:posOffset>3935095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79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D6BB586" w14:textId="1A4A573A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Tundra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9" type="#_x0000_t202" style="position:absolute;margin-left:186.1pt;margin-top:309.85pt;width:131.75pt;height:37.85pt;z-index:25192543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" filled="f" stroked="f">
                <v:textbox inset="0,0,0,0">
                  <w:txbxContent>
                    <w:p w14:paraId="7D6BB586" w14:textId="1A4A573A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Tundra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28503" behindDoc="0" locked="0" layoutInCell="1" allowOverlap="1" wp14:anchorId="6540E4AF" wp14:editId="1DB72430">
                <wp:simplePos x="0" y="0"/>
                <wp:positionH relativeFrom="page">
                  <wp:posOffset>4192270</wp:posOffset>
                </wp:positionH>
                <wp:positionV relativeFrom="page">
                  <wp:posOffset>3935095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83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1FC52E3" w14:textId="116EEBF8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Boreal Forest (Taiga)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0" type="#_x0000_t202" style="position:absolute;margin-left:330.1pt;margin-top:309.85pt;width:131.75pt;height:37.85pt;z-index:251928503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" filled="f" stroked="f">
                <v:textbox inset="0,0,0,0">
                  <w:txbxContent>
                    <w:p w14:paraId="31FC52E3" w14:textId="116EEBF8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Boreal Forest (Taiga)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31575" behindDoc="0" locked="0" layoutInCell="1" allowOverlap="1" wp14:anchorId="369B52B7" wp14:editId="15F3F9BE">
                <wp:simplePos x="0" y="0"/>
                <wp:positionH relativeFrom="page">
                  <wp:posOffset>6021070</wp:posOffset>
                </wp:positionH>
                <wp:positionV relativeFrom="page">
                  <wp:posOffset>3935095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87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3D74FC8" w14:textId="4E35C118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Grassland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1" type="#_x0000_t202" style="position:absolute;margin-left:474.1pt;margin-top:309.85pt;width:131.75pt;height:37.85pt;z-index:25193157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" filled="f" stroked="f">
                <v:textbox inset="0,0,0,0">
                  <w:txbxContent>
                    <w:p w14:paraId="63D74FC8" w14:textId="4E35C118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Grassland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34647" behindDoc="0" locked="0" layoutInCell="1" allowOverlap="1" wp14:anchorId="318049B6" wp14:editId="4BC09942">
                <wp:simplePos x="0" y="0"/>
                <wp:positionH relativeFrom="page">
                  <wp:posOffset>7849870</wp:posOffset>
                </wp:positionH>
                <wp:positionV relativeFrom="page">
                  <wp:posOffset>3935095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91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C36B00A" w14:textId="4F942778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Temperate Forest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2" type="#_x0000_t202" style="position:absolute;margin-left:618.1pt;margin-top:309.85pt;width:131.75pt;height:37.85pt;z-index:2519346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" filled="f" stroked="f">
                <v:textbox inset="0,0,0,0">
                  <w:txbxContent>
                    <w:p w14:paraId="3C36B00A" w14:textId="4F942778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Temperate Forest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05975" behindDoc="0" locked="0" layoutInCell="1" allowOverlap="1" wp14:anchorId="69E80DAF" wp14:editId="7ED03102">
                <wp:simplePos x="0" y="0"/>
                <wp:positionH relativeFrom="page">
                  <wp:posOffset>525145</wp:posOffset>
                </wp:positionH>
                <wp:positionV relativeFrom="page">
                  <wp:posOffset>737235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14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ED96793" w14:textId="46978F91" w:rsidR="00A92E9F" w:rsidRPr="00014637" w:rsidRDefault="00A92E9F" w:rsidP="001B0EBB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Tropical Forest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3" type="#_x0000_t202" style="position:absolute;margin-left:41.35pt;margin-top:58.05pt;width:131.75pt;height:37.85pt;z-index:25190597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" filled="f" stroked="f">
                <v:textbox inset="0,0,0,0">
                  <w:txbxContent>
                    <w:p w14:paraId="4ED96793" w14:textId="46978F91" w:rsidR="00A92E9F" w:rsidRPr="00014637" w:rsidRDefault="00A92E9F" w:rsidP="001B0EBB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Tropical Forest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w:drawing>
          <wp:anchor distT="0" distB="0" distL="114300" distR="114300" simplePos="0" relativeHeight="251908023" behindDoc="0" locked="0" layoutInCell="1" allowOverlap="1" wp14:anchorId="059D0B71" wp14:editId="76AD9666">
            <wp:simplePos x="0" y="0"/>
            <wp:positionH relativeFrom="page">
              <wp:posOffset>525145</wp:posOffset>
            </wp:positionH>
            <wp:positionV relativeFrom="page">
              <wp:posOffset>935990</wp:posOffset>
            </wp:positionV>
            <wp:extent cx="1645920" cy="1234440"/>
            <wp:effectExtent l="0" t="0" r="5080" b="10160"/>
            <wp:wrapThrough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hrough>
            <wp:docPr id="253" name="Picture 253" descr="Macintosh HD:Users:robp:Education:EPSCOR:Biomes:images:Tropical-Rainfores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Picture 253" descr="Macintosh HD:Users:robp:Education:EPSCOR:Biomes:images:Tropical-Rainforest-5.jpg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09047" behindDoc="0" locked="0" layoutInCell="1" allowOverlap="1" wp14:anchorId="4CA5736C" wp14:editId="7C6FCE4C">
                <wp:simplePos x="0" y="0"/>
                <wp:positionH relativeFrom="page">
                  <wp:posOffset>2353945</wp:posOffset>
                </wp:positionH>
                <wp:positionV relativeFrom="page">
                  <wp:posOffset>737235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57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445E198" w14:textId="7B33912D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Desert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4" type="#_x0000_t202" style="position:absolute;margin-left:185.35pt;margin-top:58.05pt;width:131.75pt;height:37.85pt;z-index:2519090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" filled="f" stroked="f">
                <v:textbox inset="0,0,0,0">
                  <w:txbxContent>
                    <w:p w14:paraId="6445E198" w14:textId="7B33912D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Desert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F14BB">
        <w:rPr>
          <w:noProof/>
        </w:rPr>
        <mc:AlternateContent>
          <mc:Choice Requires="wps">
            <w:drawing>
              <wp:anchor distT="0" distB="0" distL="114300" distR="114300" simplePos="0" relativeHeight="251912119" behindDoc="0" locked="0" layoutInCell="1" allowOverlap="1" wp14:anchorId="490F1CFD" wp14:editId="684A3491">
                <wp:simplePos x="0" y="0"/>
                <wp:positionH relativeFrom="page">
                  <wp:posOffset>4191212</wp:posOffset>
                </wp:positionH>
                <wp:positionV relativeFrom="page">
                  <wp:posOffset>737235</wp:posOffset>
                </wp:positionV>
                <wp:extent cx="1673225" cy="480695"/>
                <wp:effectExtent l="0" t="0" r="3175" b="1905"/>
                <wp:wrapThrough wrapText="bothSides">
                  <wp:wrapPolygon edited="0">
                    <wp:start x="0" y="0"/>
                    <wp:lineTo x="0" y="20544"/>
                    <wp:lineTo x="21313" y="20544"/>
                    <wp:lineTo x="21313" y="0"/>
                    <wp:lineTo x="0" y="0"/>
                  </wp:wrapPolygon>
                </wp:wrapThrough>
                <wp:docPr id="261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2346CEC" w14:textId="2C00A827" w:rsidR="00A92E9F" w:rsidRPr="00014637" w:rsidRDefault="00A92E9F" w:rsidP="0003648E">
                            <w:pPr>
                              <w:pStyle w:val="Name"/>
                              <w:jc w:val="lef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Forests (combined)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5" type="#_x0000_t202" style="position:absolute;margin-left:330pt;margin-top:58.05pt;width:131.75pt;height:37.85pt;z-index:25191211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" filled="f" stroked="f">
                <v:textbox inset="0,0,0,0">
                  <w:txbxContent>
                    <w:p w14:paraId="72346CEC" w14:textId="2C00A827" w:rsidR="00A92E9F" w:rsidRPr="00014637" w:rsidRDefault="00A92E9F" w:rsidP="0003648E">
                      <w:pPr>
                        <w:pStyle w:val="Name"/>
                        <w:jc w:val="left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Forests (combined)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bookmarkStart w:id="1" w:name="_GoBack"/>
      <w:bookmarkEnd w:id="1"/>
    </w:p>
    <w:sectPr w:rsidR="00285406" w:rsidSect="000C2CB1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5840" w:h="12240" w:orient="landscape"/>
      <w:pgMar w:top="1080" w:right="720" w:bottom="108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DDE84AC" w14:textId="77777777" w:rsidR="00A92E9F" w:rsidRDefault="00A92E9F">
      <w:pPr>
        <w:spacing w:after="0"/>
      </w:pPr>
      <w:r>
        <w:separator/>
      </w:r>
    </w:p>
  </w:endnote>
  <w:endnote w:type="continuationSeparator" w:id="0">
    <w:p w14:paraId="07ACACA0" w14:textId="77777777" w:rsidR="00A92E9F" w:rsidRDefault="00A92E9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Ｐゴシック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0DA5F5" w14:textId="77777777" w:rsidR="00A92E9F" w:rsidRDefault="00A92E9F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13DB50" w14:textId="77777777" w:rsidR="00A92E9F" w:rsidRDefault="00A92E9F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377C86" w14:textId="77777777" w:rsidR="00A92E9F" w:rsidRDefault="00A92E9F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B8DEEC" w14:textId="77777777" w:rsidR="00A92E9F" w:rsidRDefault="00A92E9F">
      <w:pPr>
        <w:spacing w:after="0"/>
      </w:pPr>
      <w:r>
        <w:separator/>
      </w:r>
    </w:p>
  </w:footnote>
  <w:footnote w:type="continuationSeparator" w:id="0">
    <w:p w14:paraId="4B7B0F73" w14:textId="77777777" w:rsidR="00A92E9F" w:rsidRDefault="00A92E9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86A6B1" w14:textId="77777777" w:rsidR="00A92E9F" w:rsidRDefault="00A92E9F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okmarkStart w:id="2" w:name="_MacBuGuideStaticData_12240H"/>
  <w:bookmarkStart w:id="3" w:name="_MacBuGuideStaticData_15120H"/>
  <w:bookmarkStart w:id="4" w:name="_MacBuGuideStaticData_710V"/>
  <w:bookmarkStart w:id="5" w:name="_MacBuGuideStaticData_15120V"/>
  <w:bookmarkStart w:id="6" w:name="_MacBuGuideStaticData_6110H"/>
  <w:bookmarkStart w:id="7" w:name="_MacBuGuideStaticData_1080H"/>
  <w:bookmarkStart w:id="8" w:name="_MacBuGuideStaticData_11160H"/>
  <w:bookmarkStart w:id="9" w:name="_MacBuGuideStaticData_9360V"/>
  <w:bookmarkStart w:id="10" w:name="_MacBuGuideStaticData_12240V"/>
  <w:bookmarkStart w:id="11" w:name="_MacBuGuideStaticData_3600V"/>
  <w:bookmarkStart w:id="12" w:name="_MacBuGuideStaticData_6480V"/>
  <w:p w14:paraId="0AAFB200" w14:textId="7D54D454" w:rsidR="00A92E9F" w:rsidRDefault="00A92E9F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3A628BF5" wp14:editId="0009C183">
              <wp:simplePos x="0" y="0"/>
              <wp:positionH relativeFrom="page">
                <wp:posOffset>8255</wp:posOffset>
              </wp:positionH>
              <wp:positionV relativeFrom="page">
                <wp:posOffset>8255</wp:posOffset>
              </wp:positionV>
              <wp:extent cx="10066020" cy="7763510"/>
              <wp:effectExtent l="50800" t="50800" r="170180" b="186690"/>
              <wp:wrapThrough wrapText="bothSides">
                <wp:wrapPolygon edited="0">
                  <wp:start x="109" y="-141"/>
                  <wp:lineTo x="-109" y="-71"/>
                  <wp:lineTo x="-109" y="21766"/>
                  <wp:lineTo x="-55" y="22049"/>
                  <wp:lineTo x="21856" y="22049"/>
                  <wp:lineTo x="21911" y="707"/>
                  <wp:lineTo x="21747" y="-71"/>
                  <wp:lineTo x="21638" y="-141"/>
                  <wp:lineTo x="109" y="-141"/>
                </wp:wrapPolygon>
              </wp:wrapThrough>
              <wp:docPr id="148" name="Rectangle 1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066020" cy="7763510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148" o:spid="_x0000_s1026" style="position:absolute;margin-left:.65pt;margin-top:.65pt;width:792.6pt;height:611.3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" fillcolor="#bdecc8 [1302]" strokecolor="#21b0fc [3044]" strokeweight="1pt">
              <v:shadow on="t" opacity="22937f" mv:blur="88900f" origin=".5,.5" offset="40817emu,48644emu"/>
              <w10:wrap type="through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0D21119B" wp14:editId="48AD31A3">
              <wp:simplePos x="0" y="0"/>
              <wp:positionH relativeFrom="page">
                <wp:posOffset>7772400</wp:posOffset>
              </wp:positionH>
              <wp:positionV relativeFrom="page">
                <wp:posOffset>3886200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10" name="Rectangle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8" o:spid="_x0000_s1026" style="position:absolute;margin-left:612pt;margin-top:306pt;width:2in;height:252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37561B3F" wp14:editId="7D602257">
              <wp:simplePos x="0" y="0"/>
              <wp:positionH relativeFrom="page">
                <wp:posOffset>5943600</wp:posOffset>
              </wp:positionH>
              <wp:positionV relativeFrom="page">
                <wp:posOffset>3886200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9" name="Rectangle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7" o:spid="_x0000_s1026" style="position:absolute;margin-left:468pt;margin-top:306pt;width:2in;height:252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6C12575E" wp14:editId="16AEA36B">
              <wp:simplePos x="0" y="0"/>
              <wp:positionH relativeFrom="page">
                <wp:posOffset>4114800</wp:posOffset>
              </wp:positionH>
              <wp:positionV relativeFrom="page">
                <wp:posOffset>3886200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8" name="Rectangle 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6" o:spid="_x0000_s1026" style="position:absolute;margin-left:324pt;margin-top:306pt;width:2in;height:252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44BFF37F" wp14:editId="12ED2EC0">
              <wp:simplePos x="0" y="0"/>
              <wp:positionH relativeFrom="page">
                <wp:posOffset>2286000</wp:posOffset>
              </wp:positionH>
              <wp:positionV relativeFrom="page">
                <wp:posOffset>3886200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7" name="Rectangle 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5" o:spid="_x0000_s1026" style="position:absolute;margin-left:180pt;margin-top:306pt;width:2in;height:252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30272689" wp14:editId="68FE24BE">
              <wp:simplePos x="0" y="0"/>
              <wp:positionH relativeFrom="page">
                <wp:posOffset>457200</wp:posOffset>
              </wp:positionH>
              <wp:positionV relativeFrom="page">
                <wp:posOffset>3886200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6" name="Rectangle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4" o:spid="_x0000_s1026" style="position:absolute;margin-left:36pt;margin-top:306pt;width:2in;height:252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78D47818" wp14:editId="0A102037">
              <wp:simplePos x="0" y="0"/>
              <wp:positionH relativeFrom="page">
                <wp:posOffset>5943600</wp:posOffset>
              </wp:positionH>
              <wp:positionV relativeFrom="page">
                <wp:posOffset>685800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5" name="Rectangle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2" o:spid="_x0000_s1026" style="position:absolute;margin-left:468pt;margin-top:54pt;width:2in;height:252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27B09C3F" wp14:editId="3D66F48E">
              <wp:simplePos x="0" y="0"/>
              <wp:positionH relativeFrom="page">
                <wp:posOffset>4114800</wp:posOffset>
              </wp:positionH>
              <wp:positionV relativeFrom="page">
                <wp:posOffset>685800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4" name="Rectangle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1" o:spid="_x0000_s1026" style="position:absolute;margin-left:324pt;margin-top:54pt;width:2in;height:252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31C0B2FE" wp14:editId="489F9815">
              <wp:simplePos x="0" y="0"/>
              <wp:positionH relativeFrom="page">
                <wp:posOffset>2286000</wp:posOffset>
              </wp:positionH>
              <wp:positionV relativeFrom="page">
                <wp:posOffset>685800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3" name="Rectangle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0" o:spid="_x0000_s1026" style="position:absolute;margin-left:180pt;margin-top:54pt;width:2in;height:252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2D9A475B" wp14:editId="12B02CDA">
              <wp:simplePos x="0" y="0"/>
              <wp:positionH relativeFrom="page">
                <wp:posOffset>7772400</wp:posOffset>
              </wp:positionH>
              <wp:positionV relativeFrom="page">
                <wp:posOffset>685800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2" name="Rectangle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3" o:spid="_x0000_s1026" style="position:absolute;margin-left:612pt;margin-top:54pt;width:2in;height:252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" filled="f" stroked="f"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0BB562EB" wp14:editId="48A07BEE">
              <wp:simplePos x="0" y="0"/>
              <wp:positionH relativeFrom="page">
                <wp:posOffset>457200</wp:posOffset>
              </wp:positionH>
              <wp:positionV relativeFrom="page">
                <wp:posOffset>685800</wp:posOffset>
              </wp:positionV>
              <wp:extent cx="1828800" cy="3200400"/>
              <wp:effectExtent l="0" t="0" r="0" b="0"/>
              <wp:wrapTight wrapText="bothSides">
                <wp:wrapPolygon edited="0">
                  <wp:start x="300" y="171"/>
                  <wp:lineTo x="300" y="21257"/>
                  <wp:lineTo x="21000" y="21257"/>
                  <wp:lineTo x="21000" y="171"/>
                  <wp:lineTo x="300" y="171"/>
                </wp:wrapPolygon>
              </wp:wrapTight>
              <wp:docPr id="1" name="Rectangle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320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5" o:spid="_x0000_s1026" style="position:absolute;margin-left:36pt;margin-top:54pt;width:2in;height:252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" filled="f" stroked="f">
              <v:textbox inset=",7.2pt,,7.2pt"/>
              <w10:wrap type="tight" anchorx="page" anchory="page"/>
            </v:rect>
          </w:pict>
        </mc:Fallback>
      </mc:AlternateContent>
    </w:r>
  </w:p>
  <w:bookmarkEnd w:id="2"/>
  <w:bookmarkEnd w:id="3"/>
  <w:bookmarkEnd w:id="4"/>
  <w:bookmarkEnd w:id="5"/>
  <w:bookmarkEnd w:id="6"/>
  <w:bookmarkEnd w:id="7"/>
  <w:bookmarkEnd w:id="8"/>
  <w:bookmarkEnd w:id="9"/>
  <w:bookmarkEnd w:id="10"/>
  <w:bookmarkEnd w:id="11"/>
  <w:bookmarkEnd w:id="12"/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0AC6E" w14:textId="77777777" w:rsidR="00A92E9F" w:rsidRDefault="00A92E9F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660DC8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 style="mso-position-horizontal-relative:page;mso-position-vertical-relative:page" fillcolor="none [3204]" strokecolor="none [3204]">
      <v:fill color="none [3204]"/>
      <v:stroke color="none [3204]" weight="1.5pt"/>
      <v:shadow opacity="22938f" blur="38100f" offset="0,2pt"/>
      <v:textbox inset=",7.2pt,,7.2pt"/>
    </o:shapedefaults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ShowStaticGuides" w:val="1"/>
  </w:docVars>
  <w:rsids>
    <w:rsidRoot w:val="00014637"/>
    <w:rsid w:val="00014637"/>
    <w:rsid w:val="0003648E"/>
    <w:rsid w:val="00037BD8"/>
    <w:rsid w:val="00076528"/>
    <w:rsid w:val="00097252"/>
    <w:rsid w:val="000B1671"/>
    <w:rsid w:val="000B797B"/>
    <w:rsid w:val="000C2CB1"/>
    <w:rsid w:val="000D54E5"/>
    <w:rsid w:val="000E0B72"/>
    <w:rsid w:val="000E203C"/>
    <w:rsid w:val="000E6268"/>
    <w:rsid w:val="000E666C"/>
    <w:rsid w:val="00113AA6"/>
    <w:rsid w:val="001170E5"/>
    <w:rsid w:val="00130BBC"/>
    <w:rsid w:val="00136F36"/>
    <w:rsid w:val="001B0EBB"/>
    <w:rsid w:val="001D0ED0"/>
    <w:rsid w:val="001D5AFD"/>
    <w:rsid w:val="00237EFF"/>
    <w:rsid w:val="002427A3"/>
    <w:rsid w:val="002811FE"/>
    <w:rsid w:val="00285406"/>
    <w:rsid w:val="002E5AF5"/>
    <w:rsid w:val="003579DC"/>
    <w:rsid w:val="00367132"/>
    <w:rsid w:val="00383199"/>
    <w:rsid w:val="003C0CB5"/>
    <w:rsid w:val="00400A20"/>
    <w:rsid w:val="00410907"/>
    <w:rsid w:val="00423475"/>
    <w:rsid w:val="004531F5"/>
    <w:rsid w:val="00472CAC"/>
    <w:rsid w:val="0048034E"/>
    <w:rsid w:val="0048581C"/>
    <w:rsid w:val="004933D0"/>
    <w:rsid w:val="004A13B1"/>
    <w:rsid w:val="00506770"/>
    <w:rsid w:val="005113AD"/>
    <w:rsid w:val="00516E8A"/>
    <w:rsid w:val="005405F6"/>
    <w:rsid w:val="00554717"/>
    <w:rsid w:val="00557A50"/>
    <w:rsid w:val="0058322F"/>
    <w:rsid w:val="005A0B83"/>
    <w:rsid w:val="005A771E"/>
    <w:rsid w:val="00610C52"/>
    <w:rsid w:val="00615103"/>
    <w:rsid w:val="0066364B"/>
    <w:rsid w:val="00690010"/>
    <w:rsid w:val="006A4F44"/>
    <w:rsid w:val="006D11C2"/>
    <w:rsid w:val="006D6E93"/>
    <w:rsid w:val="006E093A"/>
    <w:rsid w:val="006E353E"/>
    <w:rsid w:val="00713243"/>
    <w:rsid w:val="007328F4"/>
    <w:rsid w:val="007B1BEC"/>
    <w:rsid w:val="007C60B2"/>
    <w:rsid w:val="007D762E"/>
    <w:rsid w:val="007D7CC1"/>
    <w:rsid w:val="00806696"/>
    <w:rsid w:val="008179DF"/>
    <w:rsid w:val="0086707A"/>
    <w:rsid w:val="0087008A"/>
    <w:rsid w:val="008A7A7E"/>
    <w:rsid w:val="008B22A3"/>
    <w:rsid w:val="008D2BBA"/>
    <w:rsid w:val="00906E86"/>
    <w:rsid w:val="00922AE7"/>
    <w:rsid w:val="0093717B"/>
    <w:rsid w:val="00940E64"/>
    <w:rsid w:val="009901E3"/>
    <w:rsid w:val="00A11E6C"/>
    <w:rsid w:val="00A87C24"/>
    <w:rsid w:val="00A92E9F"/>
    <w:rsid w:val="00AB3ACC"/>
    <w:rsid w:val="00B067A1"/>
    <w:rsid w:val="00B12FE7"/>
    <w:rsid w:val="00BA461D"/>
    <w:rsid w:val="00BB3293"/>
    <w:rsid w:val="00BB799F"/>
    <w:rsid w:val="00BC5501"/>
    <w:rsid w:val="00BE2A6C"/>
    <w:rsid w:val="00BE72B7"/>
    <w:rsid w:val="00C219CE"/>
    <w:rsid w:val="00C65B30"/>
    <w:rsid w:val="00C67744"/>
    <w:rsid w:val="00C77248"/>
    <w:rsid w:val="00C823A7"/>
    <w:rsid w:val="00CD1E8F"/>
    <w:rsid w:val="00CE4AE8"/>
    <w:rsid w:val="00CF14BB"/>
    <w:rsid w:val="00CF20AB"/>
    <w:rsid w:val="00D13DFD"/>
    <w:rsid w:val="00D35966"/>
    <w:rsid w:val="00D5311C"/>
    <w:rsid w:val="00D54014"/>
    <w:rsid w:val="00D56FE6"/>
    <w:rsid w:val="00D63EA1"/>
    <w:rsid w:val="00DA26EE"/>
    <w:rsid w:val="00DB5894"/>
    <w:rsid w:val="00DD356E"/>
    <w:rsid w:val="00DF03D6"/>
    <w:rsid w:val="00DF2FD4"/>
    <w:rsid w:val="00E016D6"/>
    <w:rsid w:val="00E27357"/>
    <w:rsid w:val="00E5037B"/>
    <w:rsid w:val="00EA44F3"/>
    <w:rsid w:val="00ED1491"/>
    <w:rsid w:val="00EF1729"/>
    <w:rsid w:val="00F334C3"/>
    <w:rsid w:val="00FB2A9D"/>
    <w:rsid w:val="00FF791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style="mso-position-horizontal-relative:page;mso-position-vertical-relative:page" fillcolor="none [3204]" strokecolor="none [3204]">
      <v:fill color="none [3204]"/>
      <v:stroke color="none [3204]" weight="1.5pt"/>
      <v:shadow opacity="22938f" blur="38100f" offset="0,2pt"/>
      <v:textbox inset=",7.2pt,,7.2pt"/>
    </o:shapedefaults>
    <o:shapelayout v:ext="edit">
      <o:idmap v:ext="edit" data="1"/>
    </o:shapelayout>
  </w:shapeDefaults>
  <w:decimalSymbol w:val="."/>
  <w:listSeparator w:val=","/>
  <w14:docId w14:val="7845668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header" w:uiPriority="99"/>
  </w:latentStyles>
  <w:style w:type="paragraph" w:default="1" w:styleId="Normal">
    <w:name w:val="Normal"/>
    <w:qFormat/>
    <w:rsid w:val="00E06A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39CC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B639CC"/>
  </w:style>
  <w:style w:type="paragraph" w:styleId="Footer">
    <w:name w:val="footer"/>
    <w:basedOn w:val="Normal"/>
    <w:link w:val="FooterChar"/>
    <w:uiPriority w:val="99"/>
    <w:unhideWhenUsed/>
    <w:rsid w:val="00B639CC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B639CC"/>
  </w:style>
  <w:style w:type="paragraph" w:customStyle="1" w:styleId="Organization">
    <w:name w:val="Organization"/>
    <w:basedOn w:val="Normal"/>
    <w:qFormat/>
    <w:rsid w:val="00806696"/>
    <w:pPr>
      <w:spacing w:after="0"/>
      <w:jc w:val="center"/>
    </w:pPr>
    <w:rPr>
      <w:color w:val="31B6FD" w:themeColor="accent1"/>
      <w:sz w:val="32"/>
    </w:rPr>
  </w:style>
  <w:style w:type="paragraph" w:customStyle="1" w:styleId="Name">
    <w:name w:val="Name"/>
    <w:basedOn w:val="Normal"/>
    <w:qFormat/>
    <w:rsid w:val="00806696"/>
    <w:pPr>
      <w:spacing w:after="0"/>
      <w:jc w:val="right"/>
    </w:pPr>
    <w:rPr>
      <w:b/>
      <w:color w:val="FFFFFF" w:themeColor="background1"/>
    </w:rPr>
  </w:style>
  <w:style w:type="paragraph" w:customStyle="1" w:styleId="ContactDetails">
    <w:name w:val="Contact Details"/>
    <w:basedOn w:val="Normal"/>
    <w:qFormat/>
    <w:rsid w:val="00806696"/>
    <w:pPr>
      <w:spacing w:after="20"/>
      <w:jc w:val="right"/>
    </w:pPr>
    <w:rPr>
      <w:color w:val="FFFFFF" w:themeColor="background1"/>
      <w:sz w:val="14"/>
    </w:rPr>
  </w:style>
  <w:style w:type="paragraph" w:customStyle="1" w:styleId="JobTitle">
    <w:name w:val="Job Title"/>
    <w:basedOn w:val="Normal"/>
    <w:qFormat/>
    <w:rsid w:val="00806696"/>
    <w:pPr>
      <w:spacing w:after="0"/>
      <w:jc w:val="right"/>
    </w:pPr>
    <w:rPr>
      <w:color w:val="FFFFFF" w:themeColor="background1"/>
      <w:sz w:val="16"/>
    </w:rPr>
  </w:style>
  <w:style w:type="paragraph" w:styleId="Quote">
    <w:name w:val="Quote"/>
    <w:basedOn w:val="Normal"/>
    <w:next w:val="Normal"/>
    <w:link w:val="QuoteChar"/>
    <w:rsid w:val="00DF2FD4"/>
    <w:pPr>
      <w:spacing w:after="0"/>
      <w:jc w:val="center"/>
    </w:pPr>
    <w:rPr>
      <w:color w:val="31B6FD" w:themeColor="accent1"/>
      <w:sz w:val="80"/>
    </w:rPr>
  </w:style>
  <w:style w:type="character" w:customStyle="1" w:styleId="QuoteChar">
    <w:name w:val="Quote Char"/>
    <w:basedOn w:val="DefaultParagraphFont"/>
    <w:link w:val="Quote"/>
    <w:rsid w:val="00DF2FD4"/>
    <w:rPr>
      <w:color w:val="31B6FD" w:themeColor="accent1"/>
      <w:sz w:val="80"/>
    </w:rPr>
  </w:style>
  <w:style w:type="character" w:styleId="Hyperlink">
    <w:name w:val="Hyperlink"/>
    <w:basedOn w:val="DefaultParagraphFont"/>
    <w:rsid w:val="008179DF"/>
    <w:rPr>
      <w:color w:val="0080FF" w:themeColor="hyperlink"/>
      <w:u w:val="single"/>
    </w:rPr>
  </w:style>
  <w:style w:type="character" w:styleId="FollowedHyperlink">
    <w:name w:val="FollowedHyperlink"/>
    <w:basedOn w:val="DefaultParagraphFont"/>
    <w:rsid w:val="008179DF"/>
    <w:rPr>
      <w:color w:val="5EAEFF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header" w:uiPriority="99"/>
  </w:latentStyles>
  <w:style w:type="paragraph" w:default="1" w:styleId="Normal">
    <w:name w:val="Normal"/>
    <w:qFormat/>
    <w:rsid w:val="00E06A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39CC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B639CC"/>
  </w:style>
  <w:style w:type="paragraph" w:styleId="Footer">
    <w:name w:val="footer"/>
    <w:basedOn w:val="Normal"/>
    <w:link w:val="FooterChar"/>
    <w:uiPriority w:val="99"/>
    <w:unhideWhenUsed/>
    <w:rsid w:val="00B639CC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B639CC"/>
  </w:style>
  <w:style w:type="paragraph" w:customStyle="1" w:styleId="Organization">
    <w:name w:val="Organization"/>
    <w:basedOn w:val="Normal"/>
    <w:qFormat/>
    <w:rsid w:val="00806696"/>
    <w:pPr>
      <w:spacing w:after="0"/>
      <w:jc w:val="center"/>
    </w:pPr>
    <w:rPr>
      <w:color w:val="31B6FD" w:themeColor="accent1"/>
      <w:sz w:val="32"/>
    </w:rPr>
  </w:style>
  <w:style w:type="paragraph" w:customStyle="1" w:styleId="Name">
    <w:name w:val="Name"/>
    <w:basedOn w:val="Normal"/>
    <w:qFormat/>
    <w:rsid w:val="00806696"/>
    <w:pPr>
      <w:spacing w:after="0"/>
      <w:jc w:val="right"/>
    </w:pPr>
    <w:rPr>
      <w:b/>
      <w:color w:val="FFFFFF" w:themeColor="background1"/>
    </w:rPr>
  </w:style>
  <w:style w:type="paragraph" w:customStyle="1" w:styleId="ContactDetails">
    <w:name w:val="Contact Details"/>
    <w:basedOn w:val="Normal"/>
    <w:qFormat/>
    <w:rsid w:val="00806696"/>
    <w:pPr>
      <w:spacing w:after="20"/>
      <w:jc w:val="right"/>
    </w:pPr>
    <w:rPr>
      <w:color w:val="FFFFFF" w:themeColor="background1"/>
      <w:sz w:val="14"/>
    </w:rPr>
  </w:style>
  <w:style w:type="paragraph" w:customStyle="1" w:styleId="JobTitle">
    <w:name w:val="Job Title"/>
    <w:basedOn w:val="Normal"/>
    <w:qFormat/>
    <w:rsid w:val="00806696"/>
    <w:pPr>
      <w:spacing w:after="0"/>
      <w:jc w:val="right"/>
    </w:pPr>
    <w:rPr>
      <w:color w:val="FFFFFF" w:themeColor="background1"/>
      <w:sz w:val="16"/>
    </w:rPr>
  </w:style>
  <w:style w:type="paragraph" w:styleId="Quote">
    <w:name w:val="Quote"/>
    <w:basedOn w:val="Normal"/>
    <w:next w:val="Normal"/>
    <w:link w:val="QuoteChar"/>
    <w:rsid w:val="00DF2FD4"/>
    <w:pPr>
      <w:spacing w:after="0"/>
      <w:jc w:val="center"/>
    </w:pPr>
    <w:rPr>
      <w:color w:val="31B6FD" w:themeColor="accent1"/>
      <w:sz w:val="80"/>
    </w:rPr>
  </w:style>
  <w:style w:type="character" w:customStyle="1" w:styleId="QuoteChar">
    <w:name w:val="Quote Char"/>
    <w:basedOn w:val="DefaultParagraphFont"/>
    <w:link w:val="Quote"/>
    <w:rsid w:val="00DF2FD4"/>
    <w:rPr>
      <w:color w:val="31B6FD" w:themeColor="accent1"/>
      <w:sz w:val="80"/>
    </w:rPr>
  </w:style>
  <w:style w:type="character" w:styleId="Hyperlink">
    <w:name w:val="Hyperlink"/>
    <w:basedOn w:val="DefaultParagraphFont"/>
    <w:rsid w:val="008179DF"/>
    <w:rPr>
      <w:color w:val="0080FF" w:themeColor="hyperlink"/>
      <w:u w:val="single"/>
    </w:rPr>
  </w:style>
  <w:style w:type="character" w:styleId="FollowedHyperlink">
    <w:name w:val="FollowedHyperlink"/>
    <w:basedOn w:val="DefaultParagraphFont"/>
    <w:rsid w:val="008179DF"/>
    <w:rPr>
      <w:color w:val="5EAEFF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footer" Target="footer3.xml"/><Relationship Id="rId47" Type="http://schemas.openxmlformats.org/officeDocument/2006/relationships/fontTable" Target="fontTable.xml"/><Relationship Id="rId48" Type="http://schemas.openxmlformats.org/officeDocument/2006/relationships/theme" Target="theme/theme1.xml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image" Target="media/image14.jpeg"/><Relationship Id="rId23" Type="http://schemas.openxmlformats.org/officeDocument/2006/relationships/image" Target="media/image15.jpeg"/><Relationship Id="rId24" Type="http://schemas.openxmlformats.org/officeDocument/2006/relationships/image" Target="media/image16.jpeg"/><Relationship Id="rId25" Type="http://schemas.openxmlformats.org/officeDocument/2006/relationships/image" Target="media/image17.jpeg"/><Relationship Id="rId26" Type="http://schemas.openxmlformats.org/officeDocument/2006/relationships/image" Target="media/image18.jpeg"/><Relationship Id="rId27" Type="http://schemas.openxmlformats.org/officeDocument/2006/relationships/image" Target="media/image19.jpeg"/><Relationship Id="rId28" Type="http://schemas.openxmlformats.org/officeDocument/2006/relationships/image" Target="media/image20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22.jpeg"/><Relationship Id="rId31" Type="http://schemas.openxmlformats.org/officeDocument/2006/relationships/image" Target="media/image23.jpeg"/><Relationship Id="rId32" Type="http://schemas.openxmlformats.org/officeDocument/2006/relationships/image" Target="media/image24.jpeg"/><Relationship Id="rId9" Type="http://schemas.openxmlformats.org/officeDocument/2006/relationships/image" Target="media/image1.jpe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image" Target="media/image25.jpeg"/><Relationship Id="rId34" Type="http://schemas.openxmlformats.org/officeDocument/2006/relationships/image" Target="media/image26.jpeg"/><Relationship Id="rId35" Type="http://schemas.openxmlformats.org/officeDocument/2006/relationships/image" Target="media/image27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37" Type="http://schemas.openxmlformats.org/officeDocument/2006/relationships/image" Target="media/image29.jpeg"/><Relationship Id="rId38" Type="http://schemas.openxmlformats.org/officeDocument/2006/relationships/image" Target="media/image30.jpeg"/><Relationship Id="rId39" Type="http://schemas.openxmlformats.org/officeDocument/2006/relationships/image" Target="media/image31.jpeg"/><Relationship Id="rId40" Type="http://schemas.openxmlformats.org/officeDocument/2006/relationships/image" Target="media/image32.jpeg"/><Relationship Id="rId41" Type="http://schemas.openxmlformats.org/officeDocument/2006/relationships/header" Target="header1.xml"/><Relationship Id="rId42" Type="http://schemas.openxmlformats.org/officeDocument/2006/relationships/header" Target="header2.xml"/><Relationship Id="rId43" Type="http://schemas.openxmlformats.org/officeDocument/2006/relationships/footer" Target="footer1.xml"/><Relationship Id="rId44" Type="http://schemas.openxmlformats.org/officeDocument/2006/relationships/footer" Target="footer2.xml"/><Relationship Id="rId45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Business%20Cards:Quote%20Business%20Card.dotx" TargetMode="External"/></Relationships>
</file>

<file path=word/theme/theme1.xml><?xml version="1.0" encoding="utf-8"?>
<a:theme xmlns:a="http://schemas.openxmlformats.org/drawingml/2006/main" name="Quote Business Card">
  <a:themeElements>
    <a:clrScheme name="Waveform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Quote Business Card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099AE79-0103-C64C-BA91-3F32D44B23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Quote Business Card.dotx</Template>
  <TotalTime>132</TotalTime>
  <Pages>2</Pages>
  <Words>8</Words>
  <Characters>50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57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Pockalny</dc:creator>
  <cp:keywords/>
  <dc:description/>
  <cp:lastModifiedBy>Robert Pockalny</cp:lastModifiedBy>
  <cp:revision>12</cp:revision>
  <cp:lastPrinted>2014-05-06T17:40:00Z</cp:lastPrinted>
  <dcterms:created xsi:type="dcterms:W3CDTF">2014-05-06T12:40:00Z</dcterms:created>
  <dcterms:modified xsi:type="dcterms:W3CDTF">2014-06-09T20:19:00Z</dcterms:modified>
  <cp:category/>
</cp:coreProperties>
</file>